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CD2AB" w14:textId="1927C8B9" w:rsidR="00547228" w:rsidRDefault="00547228" w:rsidP="005472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014902</w:t>
        </w:r>
      </w:fldSimple>
    </w:p>
    <w:p w14:paraId="051AC0BE" w14:textId="77777777" w:rsidR="00547228" w:rsidRDefault="00547228" w:rsidP="005472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2nd Nov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Nov 2020</w:t>
        </w:r>
      </w:fldSimple>
    </w:p>
    <w:p w14:paraId="50DC9730" w14:textId="6DD71DC0" w:rsidR="00D309CC" w:rsidRPr="00FD166F" w:rsidRDefault="00D46431" w:rsidP="00D46431">
      <w:pPr>
        <w:pStyle w:val="CH"/>
        <w:tabs>
          <w:tab w:val="clear" w:pos="7920"/>
        </w:tabs>
        <w:rPr>
          <w:b w:val="0"/>
        </w:rPr>
      </w:pPr>
      <w:r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46BE66D" w:rsidR="00D309CC" w:rsidRPr="00F614AC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790EAB">
        <w:t>10.25.1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6C650030" w:rsidR="00D309CC" w:rsidRPr="00F614AC" w:rsidRDefault="00D309CC" w:rsidP="00D309CC">
      <w:pPr>
        <w:pStyle w:val="CH"/>
        <w:rPr>
          <w:lang w:val="en-DE"/>
        </w:rPr>
      </w:pPr>
      <w:r w:rsidRPr="00F614AC">
        <w:t>Title:</w:t>
      </w:r>
      <w:r w:rsidRPr="00F614AC">
        <w:tab/>
      </w:r>
      <w:r w:rsidR="002A79F8" w:rsidRPr="00F614AC">
        <w:t xml:space="preserve">A-MPR Proposal for </w:t>
      </w:r>
      <w:r w:rsidR="00E03895" w:rsidRPr="00F614AC">
        <w:t>n</w:t>
      </w:r>
      <w:r w:rsidR="005E556B">
        <w:t>13</w:t>
      </w:r>
    </w:p>
    <w:p w14:paraId="052B1E0C" w14:textId="5C3AD9FE" w:rsidR="00104BC6" w:rsidRPr="00F614AC" w:rsidRDefault="00104BC6" w:rsidP="00D309CC">
      <w:pPr>
        <w:pStyle w:val="CH"/>
      </w:pPr>
      <w:r w:rsidRPr="00F614AC">
        <w:t>WI/SI:</w:t>
      </w:r>
      <w:r w:rsidRPr="00F614AC">
        <w:tab/>
      </w:r>
      <w:r w:rsidR="003B4A2F" w:rsidRPr="00F614AC">
        <w:t>NR_n</w:t>
      </w:r>
      <w:r w:rsidR="005E556B">
        <w:t>13</w:t>
      </w:r>
    </w:p>
    <w:p w14:paraId="6C6D1281" w14:textId="6AE1D199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790EAB">
        <w:t>7</w:t>
      </w:r>
    </w:p>
    <w:p w14:paraId="2E4E044D" w14:textId="4896D9F9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BE3760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5B2ECC17" w:rsidR="008E7986" w:rsidRDefault="002A79F8" w:rsidP="008E7986">
      <w:r>
        <w:t>A way forward was agreed in RAN4#</w:t>
      </w:r>
      <w:r w:rsidR="004E55FE">
        <w:t>96</w:t>
      </w:r>
      <w:r w:rsidR="003E69E0">
        <w:t>-</w:t>
      </w:r>
      <w:r w:rsidR="004E55FE">
        <w:t>e</w:t>
      </w:r>
      <w:r w:rsidR="00F015A4">
        <w:t xml:space="preserve"> [1]</w:t>
      </w:r>
      <w:r>
        <w:t xml:space="preserve"> to </w:t>
      </w:r>
      <w:r w:rsidR="00114120">
        <w:t>define</w:t>
      </w:r>
      <w:r>
        <w:t xml:space="preserve"> </w:t>
      </w:r>
      <w:r w:rsidR="006F7CE5">
        <w:t>n</w:t>
      </w:r>
      <w:r w:rsidR="009D358A">
        <w:t>13</w:t>
      </w:r>
      <w:r w:rsidR="00114120">
        <w:t xml:space="preserve"> A-MPR</w:t>
      </w:r>
      <w:r w:rsidR="00381C05">
        <w:t xml:space="preserve"> based on contributions from [2] and [3]</w:t>
      </w:r>
      <w:r w:rsidR="006F7CE5">
        <w:t xml:space="preserve">. This paper presents A-MPR values for </w:t>
      </w:r>
      <w:r w:rsidR="009D358A">
        <w:t xml:space="preserve">NS_07 </w:t>
      </w:r>
      <w:r w:rsidR="006F7CE5">
        <w:t>requirements.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163EBF45" w14:textId="74560342" w:rsidR="00D44F35" w:rsidRDefault="00D44F35" w:rsidP="00D44F35">
      <w:pPr>
        <w:pStyle w:val="Heading5"/>
      </w:pPr>
      <w:r>
        <w:t>2.1 Simulation assumptions</w:t>
      </w:r>
    </w:p>
    <w:p w14:paraId="24648A9D" w14:textId="2FB9F5E3" w:rsidR="00081A6D" w:rsidRDefault="00081A6D" w:rsidP="00081A6D">
      <w:r>
        <w:t>The following assumptions for the simulations were used:</w:t>
      </w:r>
    </w:p>
    <w:p w14:paraId="40267649" w14:textId="2D17E621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08E45A35" w14:textId="096CA306" w:rsidR="00081A6D" w:rsidRDefault="009D1A3F" w:rsidP="00081A6D">
      <w:pPr>
        <w:pStyle w:val="ListParagraph"/>
        <w:numPr>
          <w:ilvl w:val="0"/>
          <w:numId w:val="9"/>
        </w:numPr>
      </w:pPr>
      <w:r>
        <w:t xml:space="preserve">PA calibration point of </w:t>
      </w:r>
      <w:r w:rsidR="00C9406B" w:rsidRPr="00C9406B">
        <w:t>1dB MPR</w:t>
      </w:r>
      <w:r>
        <w:t xml:space="preserve"> to meet general requirement for </w:t>
      </w:r>
      <w:r w:rsidR="00114120">
        <w:t>fully</w:t>
      </w:r>
      <w:r>
        <w:t xml:space="preserve"> allocated DFT-s-OFDM QPSK waveform</w:t>
      </w:r>
      <w:r w:rsidR="00C9406B" w:rsidRPr="00C9406B">
        <w:t xml:space="preserve"> 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6596C921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4AEEBA6" w14:textId="6CE76FB9" w:rsidR="009D1A3F" w:rsidRDefault="009D1A3F" w:rsidP="00081A6D">
      <w:pPr>
        <w:pStyle w:val="ListParagraph"/>
        <w:numPr>
          <w:ilvl w:val="0"/>
          <w:numId w:val="9"/>
        </w:numPr>
      </w:pPr>
      <w:r>
        <w:t>No filter rejection for 769-775MHz</w:t>
      </w:r>
    </w:p>
    <w:p w14:paraId="12688680" w14:textId="503E2387" w:rsidR="00D44F35" w:rsidRDefault="00D44F35" w:rsidP="00114120">
      <w:pPr>
        <w:pStyle w:val="Heading5"/>
      </w:pPr>
      <w:r>
        <w:t>2.2 NS_07 requirements</w:t>
      </w:r>
    </w:p>
    <w:p w14:paraId="32CD3AEA" w14:textId="77777777" w:rsidR="00D44F35" w:rsidRPr="00D44F35" w:rsidRDefault="00D44F35" w:rsidP="00D44F35">
      <w:pPr>
        <w:pStyle w:val="TH"/>
        <w:rPr>
          <w:rFonts w:ascii="Times New Roman" w:hAnsi="Times New Roman"/>
          <w:b w:val="0"/>
          <w:bCs/>
        </w:rPr>
      </w:pPr>
      <w:r w:rsidRPr="00D44F35">
        <w:rPr>
          <w:rFonts w:ascii="Times New Roman" w:hAnsi="Times New Roman"/>
          <w:b w:val="0"/>
          <w:bCs/>
        </w:rPr>
        <w:t>Table 1: Additional SEM requirements NS_07</w:t>
      </w:r>
    </w:p>
    <w:tbl>
      <w:tblPr>
        <w:tblW w:w="4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4"/>
        <w:gridCol w:w="759"/>
        <w:gridCol w:w="759"/>
        <w:gridCol w:w="1936"/>
      </w:tblGrid>
      <w:tr w:rsidR="00D44F35" w:rsidRPr="001C0CC4" w14:paraId="569599B6" w14:textId="77777777" w:rsidTr="00D44F35">
        <w:trPr>
          <w:jc w:val="center"/>
        </w:trPr>
        <w:tc>
          <w:tcPr>
            <w:tcW w:w="0" w:type="auto"/>
            <w:shd w:val="pct10" w:color="auto" w:fill="auto"/>
            <w:vAlign w:val="center"/>
            <w:hideMark/>
          </w:tcPr>
          <w:p w14:paraId="065A035F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OOB</w:t>
            </w:r>
            <w:proofErr w:type="spellEnd"/>
          </w:p>
          <w:p w14:paraId="463FF741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r w:rsidRPr="001C0CC4">
              <w:t>(MHz)</w:t>
            </w:r>
          </w:p>
        </w:tc>
        <w:tc>
          <w:tcPr>
            <w:tcW w:w="0" w:type="auto"/>
            <w:shd w:val="pct10" w:color="auto" w:fill="auto"/>
            <w:vAlign w:val="center"/>
            <w:hideMark/>
          </w:tcPr>
          <w:p w14:paraId="1EFD44BE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r w:rsidRPr="001C0CC4">
              <w:t>5</w:t>
            </w:r>
          </w:p>
          <w:p w14:paraId="7542F57A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r w:rsidRPr="001C0CC4">
              <w:t>MHz</w:t>
            </w:r>
          </w:p>
        </w:tc>
        <w:tc>
          <w:tcPr>
            <w:tcW w:w="0" w:type="auto"/>
            <w:shd w:val="pct10" w:color="auto" w:fill="auto"/>
            <w:vAlign w:val="center"/>
            <w:hideMark/>
          </w:tcPr>
          <w:p w14:paraId="24D03BF6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r w:rsidRPr="001C0CC4">
              <w:t>10</w:t>
            </w:r>
          </w:p>
          <w:p w14:paraId="639922E8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r w:rsidRPr="001C0CC4">
              <w:t>MHz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04DD169F" w14:textId="77777777" w:rsidR="00D44F35" w:rsidRPr="001C0CC4" w:rsidRDefault="00D44F35" w:rsidP="00F04163">
            <w:pPr>
              <w:pStyle w:val="TAH"/>
            </w:pPr>
            <w:r w:rsidRPr="001C0CC4">
              <w:t>Measurement</w:t>
            </w:r>
          </w:p>
          <w:p w14:paraId="30B97A4D" w14:textId="77777777" w:rsidR="00D44F35" w:rsidRPr="001C0CC4" w:rsidRDefault="00D44F35" w:rsidP="00F04163">
            <w:pPr>
              <w:pStyle w:val="TAH"/>
              <w:rPr>
                <w:lang w:val="fi-FI"/>
              </w:rPr>
            </w:pPr>
            <w:r w:rsidRPr="001C0CC4">
              <w:t>bandwidth</w:t>
            </w:r>
          </w:p>
        </w:tc>
      </w:tr>
      <w:tr w:rsidR="00D44F35" w:rsidRPr="001C0CC4" w14:paraId="4D0E04A7" w14:textId="77777777" w:rsidTr="00F0416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436CEBB" w14:textId="77777777" w:rsidR="00D44F35" w:rsidRPr="001C0CC4" w:rsidRDefault="00D44F35" w:rsidP="00F04163">
            <w:pPr>
              <w:pStyle w:val="TAC"/>
            </w:pPr>
            <w:r w:rsidRPr="001C0CC4">
              <w:t>± 0 – 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A5C031" w14:textId="77777777" w:rsidR="00D44F35" w:rsidRPr="001C0CC4" w:rsidRDefault="00D44F35" w:rsidP="00F04163">
            <w:pPr>
              <w:pStyle w:val="TAC"/>
            </w:pPr>
            <w:r w:rsidRPr="001C0CC4">
              <w:t>-15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CACCA0" w14:textId="77777777" w:rsidR="00D44F35" w:rsidRPr="001C0CC4" w:rsidRDefault="00D44F35" w:rsidP="00F04163">
            <w:pPr>
              <w:pStyle w:val="TAC"/>
            </w:pPr>
            <w:r w:rsidRPr="001C0CC4">
              <w:t>-18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18F222" w14:textId="77777777" w:rsidR="00D44F35" w:rsidRPr="001C0CC4" w:rsidRDefault="00D44F35" w:rsidP="00F04163">
            <w:pPr>
              <w:pStyle w:val="TAC"/>
              <w:rPr>
                <w:lang w:val="fi-FI"/>
              </w:rPr>
            </w:pPr>
            <w:r w:rsidRPr="001C0CC4">
              <w:t xml:space="preserve">30 kHz </w:t>
            </w:r>
          </w:p>
        </w:tc>
      </w:tr>
      <w:tr w:rsidR="00D44F35" w:rsidRPr="001C0CC4" w14:paraId="398BA316" w14:textId="77777777" w:rsidTr="00F0416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DD54FB7" w14:textId="77777777" w:rsidR="00D44F35" w:rsidRPr="001C0CC4" w:rsidRDefault="00D44F35" w:rsidP="00F04163">
            <w:pPr>
              <w:pStyle w:val="TAC"/>
            </w:pPr>
            <w:r w:rsidRPr="001C0CC4">
              <w:t>± 0.1 – 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5FD92C" w14:textId="77777777" w:rsidR="00D44F35" w:rsidRPr="001C0CC4" w:rsidRDefault="00D44F35" w:rsidP="00F04163">
            <w:pPr>
              <w:pStyle w:val="TAC"/>
            </w:pPr>
            <w:r w:rsidRPr="001C0CC4">
              <w:t>-13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1B67F1" w14:textId="77777777" w:rsidR="00D44F35" w:rsidRPr="001C0CC4" w:rsidRDefault="00D44F35" w:rsidP="00F04163">
            <w:pPr>
              <w:pStyle w:val="TAC"/>
            </w:pPr>
            <w:r w:rsidRPr="001C0CC4">
              <w:t>-13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F653D" w14:textId="77777777" w:rsidR="00D44F35" w:rsidRPr="001C0CC4" w:rsidRDefault="00D44F35" w:rsidP="00F04163">
            <w:pPr>
              <w:pStyle w:val="TAC"/>
              <w:rPr>
                <w:lang w:val="fi-FI"/>
              </w:rPr>
            </w:pPr>
            <w:r w:rsidRPr="001C0CC4">
              <w:t>100 kHz</w:t>
            </w:r>
          </w:p>
        </w:tc>
      </w:tr>
      <w:tr w:rsidR="00D44F35" w:rsidRPr="001C0CC4" w14:paraId="32AD69E2" w14:textId="77777777" w:rsidTr="00F0416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CFC593C" w14:textId="77777777" w:rsidR="00D44F35" w:rsidRPr="001C0CC4" w:rsidRDefault="00D44F35" w:rsidP="00F04163">
            <w:pPr>
              <w:pStyle w:val="TAC"/>
            </w:pPr>
            <w:r w:rsidRPr="001C0CC4">
              <w:t>± 1 – 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F82F42" w14:textId="77777777" w:rsidR="00D44F35" w:rsidRPr="001C0CC4" w:rsidRDefault="00D44F35" w:rsidP="00F04163">
            <w:pPr>
              <w:pStyle w:val="TAC"/>
            </w:pPr>
            <w:r w:rsidRPr="001C0CC4">
              <w:t>-13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739D65C" w14:textId="77777777" w:rsidR="00D44F35" w:rsidRPr="001C0CC4" w:rsidRDefault="00D44F35" w:rsidP="00F04163">
            <w:pPr>
              <w:pStyle w:val="TAC"/>
            </w:pPr>
            <w:r w:rsidRPr="001C0CC4">
              <w:t>-13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0E16A08" w14:textId="77777777" w:rsidR="00D44F35" w:rsidRPr="001C0CC4" w:rsidRDefault="00D44F35" w:rsidP="00F04163">
            <w:pPr>
              <w:pStyle w:val="TAC"/>
              <w:rPr>
                <w:lang w:val="fi-FI"/>
              </w:rPr>
            </w:pPr>
            <w:r w:rsidRPr="001C0CC4">
              <w:t>1 MHz</w:t>
            </w:r>
          </w:p>
        </w:tc>
      </w:tr>
      <w:tr w:rsidR="00D44F35" w:rsidRPr="001C0CC4" w14:paraId="1D26C9DD" w14:textId="77777777" w:rsidTr="00F04163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1C3C6B0" w14:textId="77777777" w:rsidR="00D44F35" w:rsidRPr="001C0CC4" w:rsidRDefault="00D44F35" w:rsidP="00F04163">
            <w:pPr>
              <w:pStyle w:val="TAC"/>
            </w:pPr>
            <w:r w:rsidRPr="001C0CC4">
              <w:t>± 6 – 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AA21A3" w14:textId="77777777" w:rsidR="00D44F35" w:rsidRPr="001C0CC4" w:rsidRDefault="00D44F35" w:rsidP="00F04163">
            <w:pPr>
              <w:pStyle w:val="TAC"/>
            </w:pPr>
            <w:r w:rsidRPr="001C0CC4">
              <w:t>-25</w:t>
            </w:r>
          </w:p>
        </w:tc>
        <w:tc>
          <w:tcPr>
            <w:tcW w:w="0" w:type="auto"/>
            <w:vMerge/>
            <w:vAlign w:val="center"/>
            <w:hideMark/>
          </w:tcPr>
          <w:p w14:paraId="2FD91992" w14:textId="77777777" w:rsidR="00D44F35" w:rsidRPr="001C0CC4" w:rsidRDefault="00D44F35" w:rsidP="00F04163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36B6C816" w14:textId="77777777" w:rsidR="00D44F35" w:rsidRPr="001C0CC4" w:rsidRDefault="00D44F35" w:rsidP="00F04163">
            <w:pPr>
              <w:pStyle w:val="TAC"/>
              <w:rPr>
                <w:lang w:val="fi-FI"/>
              </w:rPr>
            </w:pPr>
          </w:p>
        </w:tc>
      </w:tr>
      <w:tr w:rsidR="00D44F35" w:rsidRPr="001C0CC4" w14:paraId="580B1527" w14:textId="77777777" w:rsidTr="00F0416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1ADCE7" w14:textId="77777777" w:rsidR="00D44F35" w:rsidRPr="001C0CC4" w:rsidRDefault="00D44F35" w:rsidP="00F04163">
            <w:pPr>
              <w:pStyle w:val="TAC"/>
            </w:pPr>
            <w:r w:rsidRPr="001C0CC4">
              <w:t>± 10 – 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97DE8" w14:textId="77777777" w:rsidR="00D44F35" w:rsidRPr="001C0CC4" w:rsidRDefault="00D44F35" w:rsidP="00F04163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800E04" w14:textId="77777777" w:rsidR="00D44F35" w:rsidRPr="001C0CC4" w:rsidRDefault="00D44F35" w:rsidP="00F04163">
            <w:pPr>
              <w:pStyle w:val="TAC"/>
            </w:pPr>
            <w:r w:rsidRPr="001C0CC4">
              <w:t>-25</w:t>
            </w:r>
          </w:p>
        </w:tc>
        <w:tc>
          <w:tcPr>
            <w:tcW w:w="0" w:type="auto"/>
            <w:vMerge/>
            <w:vAlign w:val="center"/>
          </w:tcPr>
          <w:p w14:paraId="47A67609" w14:textId="77777777" w:rsidR="00D44F35" w:rsidRPr="001C0CC4" w:rsidRDefault="00D44F35" w:rsidP="00F04163">
            <w:pPr>
              <w:pStyle w:val="TAC"/>
              <w:rPr>
                <w:lang w:val="fi-FI"/>
              </w:rPr>
            </w:pPr>
          </w:p>
        </w:tc>
      </w:tr>
    </w:tbl>
    <w:p w14:paraId="3C3769DC" w14:textId="77777777" w:rsidR="00D44F35" w:rsidRDefault="00D44F35" w:rsidP="00D44F35">
      <w:pPr>
        <w:pStyle w:val="a"/>
        <w:spacing w:after="0"/>
        <w:rPr>
          <w:rFonts w:ascii="Arial" w:hAnsi="Arial" w:cs="Arial"/>
        </w:rPr>
      </w:pPr>
    </w:p>
    <w:p w14:paraId="34E4FDF4" w14:textId="77777777" w:rsidR="00D44F35" w:rsidRPr="00D44F35" w:rsidRDefault="00D44F35" w:rsidP="00D44F35">
      <w:pPr>
        <w:pStyle w:val="TH"/>
        <w:rPr>
          <w:rFonts w:ascii="Times New Roman" w:hAnsi="Times New Roman"/>
          <w:b w:val="0"/>
          <w:bCs/>
          <w:lang w:eastAsia="ko-KR"/>
        </w:rPr>
      </w:pPr>
      <w:r w:rsidRPr="00D44F35">
        <w:rPr>
          <w:rFonts w:ascii="Times New Roman" w:hAnsi="Times New Roman"/>
          <w:b w:val="0"/>
          <w:bCs/>
          <w:lang w:eastAsia="ko-KR"/>
        </w:rPr>
        <w:t>Table 2: Additional requirements NS_07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D44F35" w:rsidRPr="006F24A6" w14:paraId="1EB4C931" w14:textId="77777777" w:rsidTr="00D44F35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FEF5C19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2CACF87C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2C578E1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6CBAFC51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  <w:r>
              <w:rPr>
                <w:lang w:eastAsia="sv-SE"/>
              </w:rPr>
              <w:t>-</w:t>
            </w:r>
          </w:p>
          <w:p w14:paraId="5C6EB28D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DC4B732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D44F35" w:rsidRPr="006F24A6" w14:paraId="072BC441" w14:textId="77777777" w:rsidTr="00D44F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0FFB" w14:textId="77777777" w:rsidR="00D44F35" w:rsidRPr="006F24A6" w:rsidRDefault="00D44F35" w:rsidP="00F04163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64CC5FB" w14:textId="77777777" w:rsidR="00D44F35" w:rsidRPr="006F24A6" w:rsidRDefault="00D44F35" w:rsidP="00F04163">
            <w:pPr>
              <w:pStyle w:val="TAH"/>
              <w:rPr>
                <w:lang w:eastAsia="sv-SE"/>
              </w:rPr>
            </w:pPr>
            <w:r w:rsidRPr="00BF5816">
              <w:rPr>
                <w:lang w:eastAsia="sv-SE"/>
              </w:rPr>
              <w:t>5 MHz, 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180E" w14:textId="77777777" w:rsidR="00D44F35" w:rsidRPr="006F24A6" w:rsidRDefault="00D44F35" w:rsidP="00F04163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D44F35" w:rsidRPr="006F24A6" w14:paraId="5C88E02F" w14:textId="77777777" w:rsidTr="00F0416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AC22" w14:textId="77777777" w:rsidR="00D44F35" w:rsidRPr="00CF727F" w:rsidRDefault="00D44F35" w:rsidP="00F04163">
            <w:pPr>
              <w:pStyle w:val="TAC"/>
              <w:rPr>
                <w:lang w:eastAsia="sv-SE"/>
              </w:rPr>
            </w:pPr>
            <w:r w:rsidRPr="00CF727F">
              <w:rPr>
                <w:lang w:eastAsia="sv-SE"/>
              </w:rPr>
              <w:t>769 ≤ f ≤ 775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8DE" w14:textId="77777777" w:rsidR="00D44F35" w:rsidRPr="00CF727F" w:rsidRDefault="00D44F35" w:rsidP="00F04163">
            <w:pPr>
              <w:pStyle w:val="TAC"/>
              <w:rPr>
                <w:lang w:eastAsia="sv-SE"/>
              </w:rPr>
            </w:pPr>
            <w:r w:rsidRPr="00CF727F">
              <w:rPr>
                <w:lang w:eastAsia="sv-SE"/>
              </w:rPr>
              <w:t>-57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08A7" w14:textId="77777777" w:rsidR="00D44F35" w:rsidRPr="00CF727F" w:rsidRDefault="00D44F35" w:rsidP="00F04163">
            <w:pPr>
              <w:pStyle w:val="TAC"/>
              <w:rPr>
                <w:lang w:eastAsia="sv-SE"/>
              </w:rPr>
            </w:pPr>
            <w:r w:rsidRPr="00CF727F">
              <w:rPr>
                <w:lang w:eastAsia="sv-SE"/>
              </w:rPr>
              <w:t>6.25 kHz</w:t>
            </w:r>
          </w:p>
        </w:tc>
      </w:tr>
      <w:tr w:rsidR="00D44F35" w:rsidRPr="006F24A6" w14:paraId="3B2AAA65" w14:textId="77777777" w:rsidTr="00F04163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4C09" w14:textId="77777777" w:rsidR="00D44F35" w:rsidRPr="006F24A6" w:rsidRDefault="00D44F35" w:rsidP="00F04163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35B9C527" w14:textId="77777777" w:rsidR="00D44F35" w:rsidRDefault="00D44F35" w:rsidP="00D44F35">
      <w:pPr>
        <w:pStyle w:val="ListParagraph"/>
      </w:pPr>
    </w:p>
    <w:p w14:paraId="2E58BA84" w14:textId="7EDDC6D2" w:rsidR="006E1889" w:rsidRDefault="002D3BC5" w:rsidP="00C15F1C">
      <w:pPr>
        <w:pStyle w:val="Heading6"/>
      </w:pPr>
      <w:r>
        <w:lastRenderedPageBreak/>
        <w:t>2.</w:t>
      </w:r>
      <w:r w:rsidR="00D44F35">
        <w:t>3</w:t>
      </w:r>
      <w:r>
        <w:t xml:space="preserve"> A-MPR for </w:t>
      </w:r>
      <w:r w:rsidR="00FE4CDB">
        <w:t>NS_</w:t>
      </w:r>
      <w:r w:rsidR="00683AC0">
        <w:t>07</w:t>
      </w:r>
    </w:p>
    <w:p w14:paraId="1D216D03" w14:textId="47E1783F" w:rsidR="00655ADE" w:rsidRPr="00655ADE" w:rsidRDefault="00655ADE" w:rsidP="00655ADE">
      <w:pPr>
        <w:jc w:val="both"/>
      </w:pPr>
      <w:r>
        <w:t xml:space="preserve">The simulations were done for special requirements of NS_07. Due to the nature of NS_07 some allocations require large </w:t>
      </w:r>
      <w:r w:rsidR="00876D88">
        <w:t>A-MPR</w:t>
      </w:r>
      <w:r>
        <w:t xml:space="preserve">. Typically, a model can run into limitations in high </w:t>
      </w:r>
      <w:proofErr w:type="spellStart"/>
      <w:r>
        <w:t>backoff</w:t>
      </w:r>
      <w:proofErr w:type="spellEnd"/>
      <w:r>
        <w:t xml:space="preserve"> situations and may present too ideal and low values. In order to counter this issue a second model </w:t>
      </w:r>
      <w:r w:rsidR="00876D88">
        <w:t>was used</w:t>
      </w:r>
      <w:r w:rsidR="00114120">
        <w:t>,</w:t>
      </w:r>
      <w:r w:rsidR="00876D88">
        <w:t xml:space="preserve"> </w:t>
      </w:r>
      <w:r>
        <w:t xml:space="preserve">designed for high </w:t>
      </w:r>
      <w:proofErr w:type="spellStart"/>
      <w:r>
        <w:t>backoff</w:t>
      </w:r>
      <w:proofErr w:type="spellEnd"/>
      <w:r>
        <w:t xml:space="preserve"> ranges. The results are provided in chapter 3 for selected allocations. Most simulations are in line with previous proposals. </w:t>
      </w:r>
      <w:r w:rsidR="00876D88">
        <w:t>The second model shows</w:t>
      </w:r>
      <w:r>
        <w:t xml:space="preserve"> </w:t>
      </w:r>
      <w:r w:rsidR="003E69E0">
        <w:t xml:space="preserve">slightly </w:t>
      </w:r>
      <w:r w:rsidR="00876D88">
        <w:t xml:space="preserve">increased </w:t>
      </w:r>
      <w:r w:rsidR="003E69E0">
        <w:t>values</w:t>
      </w:r>
      <w:r w:rsidR="00876D88">
        <w:t xml:space="preserve"> for A1, compared to </w:t>
      </w:r>
      <w:r w:rsidR="00381C05">
        <w:t>WF [1]</w:t>
      </w:r>
      <w:r w:rsidR="00876D88">
        <w:t>.</w:t>
      </w:r>
    </w:p>
    <w:p w14:paraId="5DE577F6" w14:textId="38DDF335" w:rsidR="00BC4B89" w:rsidRDefault="00BC4B89" w:rsidP="00BC4B89">
      <w:pPr>
        <w:jc w:val="center"/>
      </w:pPr>
      <w:r>
        <w:t xml:space="preserve">Table </w:t>
      </w:r>
      <w:r w:rsidR="00D44F35">
        <w:t>3</w:t>
      </w:r>
      <w:r>
        <w:t>: Contiguous allocation A-MPR for NS_</w:t>
      </w:r>
      <w:r w:rsidR="00DA3EAD">
        <w:t>07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1697"/>
        <w:gridCol w:w="1757"/>
        <w:gridCol w:w="1643"/>
        <w:gridCol w:w="1802"/>
        <w:gridCol w:w="1655"/>
      </w:tblGrid>
      <w:tr w:rsidR="009D358A" w14:paraId="1B603E10" w14:textId="77777777" w:rsidTr="009D358A">
        <w:trPr>
          <w:trHeight w:val="293"/>
        </w:trPr>
        <w:tc>
          <w:tcPr>
            <w:tcW w:w="1697" w:type="dxa"/>
            <w:shd w:val="pct10" w:color="auto" w:fill="auto"/>
          </w:tcPr>
          <w:p w14:paraId="1946C920" w14:textId="77777777" w:rsidR="009D358A" w:rsidRDefault="009D358A" w:rsidP="00A8289C">
            <w:pPr>
              <w:spacing w:after="60"/>
            </w:pPr>
            <w:r>
              <w:t>Channel BW (MHz)</w:t>
            </w:r>
          </w:p>
        </w:tc>
        <w:tc>
          <w:tcPr>
            <w:tcW w:w="1757" w:type="dxa"/>
            <w:shd w:val="pct10" w:color="auto" w:fill="auto"/>
          </w:tcPr>
          <w:p w14:paraId="4CFDD82C" w14:textId="65BF5F45" w:rsidR="009D358A" w:rsidRDefault="009D358A" w:rsidP="00A8289C">
            <w:pPr>
              <w:spacing w:after="60"/>
            </w:pPr>
            <w:r>
              <w:t xml:space="preserve">Carrier </w:t>
            </w:r>
            <w:proofErr w:type="gramStart"/>
            <w:r>
              <w:t>Frequency  (</w:t>
            </w:r>
            <w:proofErr w:type="gramEnd"/>
            <w:r>
              <w:t>MHz)</w:t>
            </w:r>
          </w:p>
        </w:tc>
        <w:tc>
          <w:tcPr>
            <w:tcW w:w="1643" w:type="dxa"/>
            <w:shd w:val="pct10" w:color="auto" w:fill="auto"/>
          </w:tcPr>
          <w:p w14:paraId="4B9E7D6F" w14:textId="5DD19995" w:rsidR="009D358A" w:rsidRDefault="009D358A" w:rsidP="00A8289C">
            <w:pPr>
              <w:spacing w:after="60"/>
            </w:pPr>
            <w:proofErr w:type="spellStart"/>
            <w:r>
              <w:t>RBstart</w:t>
            </w:r>
            <w:proofErr w:type="spellEnd"/>
            <w:r>
              <w:t>*12*SCS (MHz)</w:t>
            </w:r>
          </w:p>
        </w:tc>
        <w:tc>
          <w:tcPr>
            <w:tcW w:w="1802" w:type="dxa"/>
            <w:shd w:val="pct10" w:color="auto" w:fill="auto"/>
          </w:tcPr>
          <w:p w14:paraId="1A3ED6A1" w14:textId="77777777" w:rsidR="009D358A" w:rsidRDefault="009D358A" w:rsidP="00A8289C">
            <w:pPr>
              <w:spacing w:after="60"/>
            </w:pPr>
            <w:r>
              <w:t>LCRB*12*SCS (MHz)</w:t>
            </w:r>
          </w:p>
        </w:tc>
        <w:tc>
          <w:tcPr>
            <w:tcW w:w="1655" w:type="dxa"/>
            <w:shd w:val="pct10" w:color="auto" w:fill="auto"/>
          </w:tcPr>
          <w:p w14:paraId="77BCA704" w14:textId="77777777" w:rsidR="009D358A" w:rsidRDefault="009D358A" w:rsidP="00A8289C">
            <w:pPr>
              <w:spacing w:after="60"/>
            </w:pPr>
            <w:r>
              <w:t>A-MPR</w:t>
            </w:r>
          </w:p>
        </w:tc>
      </w:tr>
      <w:tr w:rsidR="009D358A" w14:paraId="626B28E5" w14:textId="77777777" w:rsidTr="009D358A">
        <w:trPr>
          <w:trHeight w:val="293"/>
        </w:trPr>
        <w:tc>
          <w:tcPr>
            <w:tcW w:w="1697" w:type="dxa"/>
          </w:tcPr>
          <w:p w14:paraId="3BF69B56" w14:textId="32E46F5B" w:rsidR="009D358A" w:rsidRDefault="009D358A" w:rsidP="009D358A">
            <w:pPr>
              <w:spacing w:after="60"/>
              <w:jc w:val="center"/>
            </w:pPr>
            <w:r>
              <w:t>5</w:t>
            </w:r>
          </w:p>
        </w:tc>
        <w:tc>
          <w:tcPr>
            <w:tcW w:w="1757" w:type="dxa"/>
          </w:tcPr>
          <w:p w14:paraId="58E2C8A6" w14:textId="32AD8FE6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782 </w:t>
            </w: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fc </w:t>
            </w: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784.5 </w:t>
            </w:r>
          </w:p>
        </w:tc>
        <w:tc>
          <w:tcPr>
            <w:tcW w:w="1643" w:type="dxa"/>
          </w:tcPr>
          <w:p w14:paraId="7EB20389" w14:textId="10CC3BC4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802" w:type="dxa"/>
          </w:tcPr>
          <w:p w14:paraId="0E3EA20C" w14:textId="722CAF9B" w:rsidR="009D358A" w:rsidRDefault="009D358A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1.8</w:t>
            </w:r>
          </w:p>
        </w:tc>
        <w:tc>
          <w:tcPr>
            <w:tcW w:w="1655" w:type="dxa"/>
          </w:tcPr>
          <w:p w14:paraId="13DB62D4" w14:textId="0826E543" w:rsidR="009D358A" w:rsidRDefault="009D358A" w:rsidP="009D358A">
            <w:pPr>
              <w:spacing w:after="60"/>
            </w:pPr>
            <w:r>
              <w:t xml:space="preserve"> </w:t>
            </w:r>
            <w:r w:rsidR="0094122E">
              <w:t>A3</w:t>
            </w:r>
          </w:p>
        </w:tc>
      </w:tr>
      <w:tr w:rsidR="009D358A" w14:paraId="552D5180" w14:textId="77777777" w:rsidTr="009D358A">
        <w:trPr>
          <w:trHeight w:val="293"/>
        </w:trPr>
        <w:tc>
          <w:tcPr>
            <w:tcW w:w="1697" w:type="dxa"/>
            <w:vMerge w:val="restart"/>
          </w:tcPr>
          <w:p w14:paraId="70F97B5B" w14:textId="469C7351" w:rsidR="009D358A" w:rsidRDefault="009D358A" w:rsidP="009D358A">
            <w:pPr>
              <w:spacing w:after="60"/>
              <w:jc w:val="center"/>
            </w:pPr>
            <w:r>
              <w:t>5</w:t>
            </w:r>
          </w:p>
        </w:tc>
        <w:tc>
          <w:tcPr>
            <w:tcW w:w="1757" w:type="dxa"/>
            <w:vMerge w:val="restart"/>
          </w:tcPr>
          <w:p w14:paraId="03C05899" w14:textId="47762B84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779.5 </w:t>
            </w: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fc </w:t>
            </w: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782</w:t>
            </w:r>
          </w:p>
        </w:tc>
        <w:tc>
          <w:tcPr>
            <w:tcW w:w="1643" w:type="dxa"/>
          </w:tcPr>
          <w:p w14:paraId="2DFE4F91" w14:textId="623FEA0B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0.9</w:t>
            </w:r>
          </w:p>
        </w:tc>
        <w:tc>
          <w:tcPr>
            <w:tcW w:w="1802" w:type="dxa"/>
          </w:tcPr>
          <w:p w14:paraId="103F2ABF" w14:textId="2A36BBB8" w:rsidR="009D358A" w:rsidRDefault="009D358A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0</w:t>
            </w:r>
          </w:p>
        </w:tc>
        <w:tc>
          <w:tcPr>
            <w:tcW w:w="1655" w:type="dxa"/>
          </w:tcPr>
          <w:p w14:paraId="62579649" w14:textId="4ABB9DBC" w:rsidR="009D358A" w:rsidRDefault="0094122E" w:rsidP="009D358A">
            <w:pPr>
              <w:spacing w:after="60"/>
            </w:pPr>
            <w:r>
              <w:t>A1</w:t>
            </w:r>
          </w:p>
        </w:tc>
      </w:tr>
      <w:tr w:rsidR="009D358A" w14:paraId="232E7227" w14:textId="77777777" w:rsidTr="009D358A">
        <w:trPr>
          <w:trHeight w:val="293"/>
        </w:trPr>
        <w:tc>
          <w:tcPr>
            <w:tcW w:w="1697" w:type="dxa"/>
            <w:vMerge/>
          </w:tcPr>
          <w:p w14:paraId="4D6EE639" w14:textId="77777777" w:rsidR="009D358A" w:rsidRDefault="009D358A" w:rsidP="009D358A">
            <w:pPr>
              <w:spacing w:after="60"/>
              <w:jc w:val="center"/>
            </w:pPr>
          </w:p>
        </w:tc>
        <w:tc>
          <w:tcPr>
            <w:tcW w:w="1757" w:type="dxa"/>
            <w:vMerge/>
          </w:tcPr>
          <w:p w14:paraId="3282F22C" w14:textId="77777777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643" w:type="dxa"/>
          </w:tcPr>
          <w:p w14:paraId="6491572D" w14:textId="28338DA3" w:rsidR="009D358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&gt; 0.9</w:t>
            </w:r>
            <w:proofErr w:type="gramStart"/>
            <w:r>
              <w:rPr>
                <w:rFonts w:cs="Arial"/>
              </w:rPr>
              <w:t xml:space="preserve">,  </w:t>
            </w:r>
            <w:r w:rsidRPr="009D358A">
              <w:rPr>
                <w:rFonts w:cs="Arial"/>
              </w:rPr>
              <w:t>≤</w:t>
            </w:r>
            <w:proofErr w:type="gramEnd"/>
            <w:r>
              <w:rPr>
                <w:rFonts w:cs="Arial"/>
              </w:rPr>
              <w:t xml:space="preserve"> 1.26</w:t>
            </w:r>
          </w:p>
        </w:tc>
        <w:tc>
          <w:tcPr>
            <w:tcW w:w="1802" w:type="dxa"/>
          </w:tcPr>
          <w:p w14:paraId="36CA4758" w14:textId="449AE697" w:rsidR="009D358A" w:rsidRDefault="00655C4A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1.26</w:t>
            </w:r>
          </w:p>
        </w:tc>
        <w:tc>
          <w:tcPr>
            <w:tcW w:w="1655" w:type="dxa"/>
          </w:tcPr>
          <w:p w14:paraId="091FC753" w14:textId="65872731" w:rsidR="009D358A" w:rsidRDefault="0094122E" w:rsidP="009D358A">
            <w:pPr>
              <w:spacing w:after="60"/>
            </w:pPr>
            <w:r>
              <w:t>A2</w:t>
            </w:r>
          </w:p>
        </w:tc>
      </w:tr>
      <w:tr w:rsidR="009D358A" w14:paraId="1AA1E937" w14:textId="77777777" w:rsidTr="009D358A">
        <w:trPr>
          <w:trHeight w:val="293"/>
        </w:trPr>
        <w:tc>
          <w:tcPr>
            <w:tcW w:w="1697" w:type="dxa"/>
            <w:vMerge/>
          </w:tcPr>
          <w:p w14:paraId="6F399C6D" w14:textId="77777777" w:rsidR="009D358A" w:rsidRDefault="009D358A" w:rsidP="009D358A">
            <w:pPr>
              <w:spacing w:after="60"/>
              <w:jc w:val="center"/>
            </w:pPr>
          </w:p>
        </w:tc>
        <w:tc>
          <w:tcPr>
            <w:tcW w:w="1757" w:type="dxa"/>
            <w:vMerge/>
          </w:tcPr>
          <w:p w14:paraId="1032E75B" w14:textId="77777777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643" w:type="dxa"/>
          </w:tcPr>
          <w:p w14:paraId="0BE234F3" w14:textId="5CCD5CD6" w:rsidR="009D358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&gt; 1.26</w:t>
            </w:r>
            <w:proofErr w:type="gramStart"/>
            <w:r>
              <w:rPr>
                <w:rFonts w:cs="Arial"/>
              </w:rPr>
              <w:t xml:space="preserve">,  </w:t>
            </w:r>
            <w:r w:rsidRPr="009D358A">
              <w:rPr>
                <w:rFonts w:cs="Arial"/>
              </w:rPr>
              <w:t>≤</w:t>
            </w:r>
            <w:proofErr w:type="gramEnd"/>
            <w:r>
              <w:rPr>
                <w:rFonts w:cs="Arial"/>
              </w:rPr>
              <w:t xml:space="preserve"> 3.42</w:t>
            </w:r>
          </w:p>
        </w:tc>
        <w:tc>
          <w:tcPr>
            <w:tcW w:w="1802" w:type="dxa"/>
          </w:tcPr>
          <w:p w14:paraId="00160C2C" w14:textId="2691EC4B" w:rsidR="009D358A" w:rsidRDefault="00655C4A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1.8</w:t>
            </w:r>
          </w:p>
        </w:tc>
        <w:tc>
          <w:tcPr>
            <w:tcW w:w="1655" w:type="dxa"/>
          </w:tcPr>
          <w:p w14:paraId="68DDA8CF" w14:textId="2599A603" w:rsidR="009D358A" w:rsidRDefault="0094122E" w:rsidP="009D358A">
            <w:pPr>
              <w:spacing w:after="60"/>
            </w:pPr>
            <w:r>
              <w:t>A3</w:t>
            </w:r>
          </w:p>
        </w:tc>
      </w:tr>
      <w:tr w:rsidR="009D358A" w14:paraId="75C90E53" w14:textId="77777777" w:rsidTr="009D358A">
        <w:trPr>
          <w:trHeight w:val="293"/>
        </w:trPr>
        <w:tc>
          <w:tcPr>
            <w:tcW w:w="1697" w:type="dxa"/>
            <w:vMerge/>
          </w:tcPr>
          <w:p w14:paraId="33B2ED4E" w14:textId="77777777" w:rsidR="009D358A" w:rsidRDefault="009D358A" w:rsidP="009D358A">
            <w:pPr>
              <w:spacing w:after="60"/>
              <w:jc w:val="center"/>
            </w:pPr>
          </w:p>
        </w:tc>
        <w:tc>
          <w:tcPr>
            <w:tcW w:w="1757" w:type="dxa"/>
            <w:vMerge/>
          </w:tcPr>
          <w:p w14:paraId="72468EDE" w14:textId="77777777" w:rsidR="009D358A" w:rsidRDefault="009D358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643" w:type="dxa"/>
          </w:tcPr>
          <w:p w14:paraId="17E3CA12" w14:textId="542DEF4A" w:rsidR="009D358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&gt; 3.42</w:t>
            </w:r>
          </w:p>
        </w:tc>
        <w:tc>
          <w:tcPr>
            <w:tcW w:w="1802" w:type="dxa"/>
          </w:tcPr>
          <w:p w14:paraId="18CBCBEA" w14:textId="5A616B26" w:rsidR="009D358A" w:rsidRDefault="00655C4A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0.36</w:t>
            </w:r>
          </w:p>
        </w:tc>
        <w:tc>
          <w:tcPr>
            <w:tcW w:w="1655" w:type="dxa"/>
          </w:tcPr>
          <w:p w14:paraId="5D5A8C66" w14:textId="36817984" w:rsidR="009D358A" w:rsidRDefault="0094122E" w:rsidP="009D358A">
            <w:pPr>
              <w:spacing w:after="60"/>
            </w:pPr>
            <w:r>
              <w:t>A4</w:t>
            </w:r>
          </w:p>
        </w:tc>
      </w:tr>
      <w:tr w:rsidR="00655C4A" w14:paraId="6902FE58" w14:textId="77777777" w:rsidTr="009D358A">
        <w:trPr>
          <w:trHeight w:val="293"/>
        </w:trPr>
        <w:tc>
          <w:tcPr>
            <w:tcW w:w="1697" w:type="dxa"/>
            <w:vMerge w:val="restart"/>
          </w:tcPr>
          <w:p w14:paraId="3B24C0AE" w14:textId="4A402D5F" w:rsidR="00655C4A" w:rsidRDefault="00655C4A" w:rsidP="009D358A">
            <w:pPr>
              <w:spacing w:after="60"/>
              <w:jc w:val="center"/>
            </w:pPr>
            <w:r>
              <w:t>10</w:t>
            </w:r>
          </w:p>
        </w:tc>
        <w:tc>
          <w:tcPr>
            <w:tcW w:w="1757" w:type="dxa"/>
            <w:vMerge w:val="restart"/>
          </w:tcPr>
          <w:p w14:paraId="59CCFE2D" w14:textId="1B70534D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Fc = 782</w:t>
            </w:r>
          </w:p>
        </w:tc>
        <w:tc>
          <w:tcPr>
            <w:tcW w:w="1643" w:type="dxa"/>
          </w:tcPr>
          <w:p w14:paraId="0C00A4BD" w14:textId="12D61305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2.34</w:t>
            </w:r>
          </w:p>
        </w:tc>
        <w:tc>
          <w:tcPr>
            <w:tcW w:w="1802" w:type="dxa"/>
          </w:tcPr>
          <w:p w14:paraId="0FBC8BC1" w14:textId="2DBC77AA" w:rsidR="00655C4A" w:rsidRDefault="000C3476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0</w:t>
            </w:r>
          </w:p>
        </w:tc>
        <w:tc>
          <w:tcPr>
            <w:tcW w:w="1655" w:type="dxa"/>
          </w:tcPr>
          <w:p w14:paraId="4F4A1B37" w14:textId="73B2A067" w:rsidR="00655C4A" w:rsidRDefault="0094122E" w:rsidP="009D358A">
            <w:pPr>
              <w:spacing w:after="60"/>
            </w:pPr>
            <w:r>
              <w:t>A1</w:t>
            </w:r>
          </w:p>
        </w:tc>
      </w:tr>
      <w:tr w:rsidR="00655C4A" w14:paraId="35FAC0C2" w14:textId="77777777" w:rsidTr="009D358A">
        <w:trPr>
          <w:trHeight w:val="293"/>
        </w:trPr>
        <w:tc>
          <w:tcPr>
            <w:tcW w:w="1697" w:type="dxa"/>
            <w:vMerge/>
          </w:tcPr>
          <w:p w14:paraId="41F31049" w14:textId="77777777" w:rsidR="00655C4A" w:rsidRDefault="00655C4A" w:rsidP="009D358A">
            <w:pPr>
              <w:spacing w:after="60"/>
              <w:jc w:val="center"/>
            </w:pPr>
          </w:p>
        </w:tc>
        <w:tc>
          <w:tcPr>
            <w:tcW w:w="1757" w:type="dxa"/>
            <w:vMerge/>
          </w:tcPr>
          <w:p w14:paraId="24C48CF3" w14:textId="77777777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643" w:type="dxa"/>
          </w:tcPr>
          <w:p w14:paraId="2360043F" w14:textId="6C118579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&gt; 2.34, </w:t>
            </w: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3.24</w:t>
            </w:r>
          </w:p>
        </w:tc>
        <w:tc>
          <w:tcPr>
            <w:tcW w:w="1802" w:type="dxa"/>
          </w:tcPr>
          <w:p w14:paraId="358FA0AE" w14:textId="09E5C894" w:rsidR="00655C4A" w:rsidRDefault="000C3476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1.44</w:t>
            </w:r>
          </w:p>
        </w:tc>
        <w:tc>
          <w:tcPr>
            <w:tcW w:w="1655" w:type="dxa"/>
          </w:tcPr>
          <w:p w14:paraId="62140B1A" w14:textId="42A92BA6" w:rsidR="00655C4A" w:rsidRDefault="0094122E" w:rsidP="009D358A">
            <w:pPr>
              <w:spacing w:after="60"/>
            </w:pPr>
            <w:r>
              <w:t>A2</w:t>
            </w:r>
          </w:p>
        </w:tc>
      </w:tr>
      <w:tr w:rsidR="00655C4A" w14:paraId="11232333" w14:textId="77777777" w:rsidTr="009D358A">
        <w:trPr>
          <w:trHeight w:val="293"/>
        </w:trPr>
        <w:tc>
          <w:tcPr>
            <w:tcW w:w="1697" w:type="dxa"/>
            <w:vMerge/>
          </w:tcPr>
          <w:p w14:paraId="06669CA4" w14:textId="77777777" w:rsidR="00655C4A" w:rsidRDefault="00655C4A" w:rsidP="009D358A">
            <w:pPr>
              <w:spacing w:after="60"/>
              <w:jc w:val="center"/>
            </w:pPr>
          </w:p>
        </w:tc>
        <w:tc>
          <w:tcPr>
            <w:tcW w:w="1757" w:type="dxa"/>
            <w:vMerge/>
          </w:tcPr>
          <w:p w14:paraId="299403B1" w14:textId="77777777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643" w:type="dxa"/>
          </w:tcPr>
          <w:p w14:paraId="2E5E550D" w14:textId="5D5B914E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&gt; 3.24 </w:t>
            </w: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6.48</w:t>
            </w:r>
          </w:p>
        </w:tc>
        <w:tc>
          <w:tcPr>
            <w:tcW w:w="1802" w:type="dxa"/>
          </w:tcPr>
          <w:p w14:paraId="73F18C97" w14:textId="14D15AE6" w:rsidR="00655C4A" w:rsidRDefault="000C3476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3.24</w:t>
            </w:r>
          </w:p>
        </w:tc>
        <w:tc>
          <w:tcPr>
            <w:tcW w:w="1655" w:type="dxa"/>
          </w:tcPr>
          <w:p w14:paraId="14AB77E4" w14:textId="62594D96" w:rsidR="00655C4A" w:rsidRDefault="0094122E" w:rsidP="009D358A">
            <w:pPr>
              <w:spacing w:after="60"/>
            </w:pPr>
            <w:r>
              <w:t>A3</w:t>
            </w:r>
          </w:p>
        </w:tc>
      </w:tr>
      <w:tr w:rsidR="00655C4A" w14:paraId="5F9ABD65" w14:textId="77777777" w:rsidTr="009D358A">
        <w:trPr>
          <w:trHeight w:val="293"/>
        </w:trPr>
        <w:tc>
          <w:tcPr>
            <w:tcW w:w="1697" w:type="dxa"/>
            <w:vMerge/>
          </w:tcPr>
          <w:p w14:paraId="2108F541" w14:textId="77777777" w:rsidR="00655C4A" w:rsidRDefault="00655C4A" w:rsidP="009D358A">
            <w:pPr>
              <w:spacing w:after="60"/>
              <w:jc w:val="center"/>
            </w:pPr>
          </w:p>
        </w:tc>
        <w:tc>
          <w:tcPr>
            <w:tcW w:w="1757" w:type="dxa"/>
            <w:vMerge/>
          </w:tcPr>
          <w:p w14:paraId="6FB57CA7" w14:textId="77777777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</w:p>
        </w:tc>
        <w:tc>
          <w:tcPr>
            <w:tcW w:w="1643" w:type="dxa"/>
          </w:tcPr>
          <w:p w14:paraId="207BFBCB" w14:textId="2B29895A" w:rsidR="00655C4A" w:rsidRDefault="00655C4A" w:rsidP="009D358A">
            <w:pPr>
              <w:pStyle w:val="ListParagraph"/>
              <w:spacing w:after="60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&gt; 6.48</w:t>
            </w:r>
          </w:p>
        </w:tc>
        <w:tc>
          <w:tcPr>
            <w:tcW w:w="1802" w:type="dxa"/>
          </w:tcPr>
          <w:p w14:paraId="4F776E97" w14:textId="6DF3E68F" w:rsidR="00655C4A" w:rsidRDefault="000C3476" w:rsidP="009D358A">
            <w:pPr>
              <w:spacing w:after="60"/>
              <w:rPr>
                <w:rFonts w:cs="Arial"/>
              </w:rPr>
            </w:pPr>
            <w:r w:rsidRPr="009D358A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0.36</w:t>
            </w:r>
          </w:p>
        </w:tc>
        <w:tc>
          <w:tcPr>
            <w:tcW w:w="1655" w:type="dxa"/>
          </w:tcPr>
          <w:p w14:paraId="33DA7A83" w14:textId="4FB0B84A" w:rsidR="00655C4A" w:rsidRDefault="0094122E" w:rsidP="009D358A">
            <w:pPr>
              <w:spacing w:after="60"/>
            </w:pPr>
            <w:r>
              <w:t>A4</w:t>
            </w:r>
          </w:p>
        </w:tc>
      </w:tr>
    </w:tbl>
    <w:p w14:paraId="3691FA94" w14:textId="74189BB2" w:rsidR="00FE4CDB" w:rsidRDefault="00FE4CDB" w:rsidP="00A84761"/>
    <w:p w14:paraId="5333A192" w14:textId="557C8AA2" w:rsidR="009D1A3F" w:rsidRDefault="009D1A3F" w:rsidP="009D1A3F">
      <w:pPr>
        <w:jc w:val="center"/>
      </w:pPr>
      <w:r>
        <w:t xml:space="preserve">Table </w:t>
      </w:r>
      <w:r w:rsidR="00D44F35">
        <w:t>4</w:t>
      </w:r>
      <w:r>
        <w:t>: A-MPR for modulation and waveform type for NS_07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559"/>
        <w:gridCol w:w="1276"/>
        <w:gridCol w:w="1275"/>
        <w:gridCol w:w="1276"/>
        <w:gridCol w:w="1418"/>
        <w:gridCol w:w="1272"/>
      </w:tblGrid>
      <w:tr w:rsidR="009D1A3F" w14:paraId="76EFF211" w14:textId="77777777" w:rsidTr="00F04163">
        <w:trPr>
          <w:trHeight w:val="268"/>
        </w:trPr>
        <w:tc>
          <w:tcPr>
            <w:tcW w:w="1559" w:type="dxa"/>
            <w:vMerge w:val="restart"/>
            <w:shd w:val="pct10" w:color="auto" w:fill="auto"/>
            <w:vAlign w:val="center"/>
          </w:tcPr>
          <w:p w14:paraId="7ECA3314" w14:textId="77777777" w:rsidR="009D1A3F" w:rsidRDefault="009D1A3F" w:rsidP="00F04163">
            <w:pPr>
              <w:spacing w:after="60"/>
              <w:jc w:val="center"/>
            </w:pPr>
            <w:r>
              <w:t>Waveform</w:t>
            </w:r>
          </w:p>
        </w:tc>
        <w:tc>
          <w:tcPr>
            <w:tcW w:w="1276" w:type="dxa"/>
            <w:vMerge w:val="restart"/>
            <w:shd w:val="pct10" w:color="auto" w:fill="auto"/>
            <w:vAlign w:val="center"/>
          </w:tcPr>
          <w:p w14:paraId="2E168CB0" w14:textId="77777777" w:rsidR="009D1A3F" w:rsidRDefault="009D1A3F" w:rsidP="00F04163">
            <w:pPr>
              <w:spacing w:after="60"/>
              <w:jc w:val="center"/>
            </w:pPr>
            <w:r>
              <w:t>Modulation</w:t>
            </w:r>
          </w:p>
        </w:tc>
        <w:tc>
          <w:tcPr>
            <w:tcW w:w="1275" w:type="dxa"/>
            <w:shd w:val="pct10" w:color="auto" w:fill="auto"/>
          </w:tcPr>
          <w:p w14:paraId="322010AF" w14:textId="77777777" w:rsidR="009D1A3F" w:rsidRDefault="009D1A3F" w:rsidP="00F04163">
            <w:pPr>
              <w:spacing w:after="60"/>
              <w:jc w:val="center"/>
            </w:pPr>
            <w:r>
              <w:t>A1</w:t>
            </w:r>
          </w:p>
        </w:tc>
        <w:tc>
          <w:tcPr>
            <w:tcW w:w="1276" w:type="dxa"/>
            <w:shd w:val="pct10" w:color="auto" w:fill="auto"/>
          </w:tcPr>
          <w:p w14:paraId="132CCDC3" w14:textId="77777777" w:rsidR="009D1A3F" w:rsidRDefault="009D1A3F" w:rsidP="00F04163">
            <w:pPr>
              <w:spacing w:after="60"/>
              <w:jc w:val="center"/>
            </w:pPr>
            <w:r>
              <w:t>A2</w:t>
            </w:r>
          </w:p>
        </w:tc>
        <w:tc>
          <w:tcPr>
            <w:tcW w:w="1418" w:type="dxa"/>
            <w:shd w:val="pct10" w:color="auto" w:fill="auto"/>
          </w:tcPr>
          <w:p w14:paraId="38DE708E" w14:textId="77777777" w:rsidR="009D1A3F" w:rsidRDefault="009D1A3F" w:rsidP="00F04163">
            <w:pPr>
              <w:spacing w:after="60"/>
              <w:jc w:val="center"/>
            </w:pPr>
            <w:r>
              <w:t>A3</w:t>
            </w:r>
          </w:p>
        </w:tc>
        <w:tc>
          <w:tcPr>
            <w:tcW w:w="1272" w:type="dxa"/>
            <w:shd w:val="pct10" w:color="auto" w:fill="auto"/>
          </w:tcPr>
          <w:p w14:paraId="4890D2B3" w14:textId="77777777" w:rsidR="009D1A3F" w:rsidRDefault="009D1A3F" w:rsidP="00F04163">
            <w:pPr>
              <w:spacing w:after="60"/>
              <w:jc w:val="center"/>
            </w:pPr>
            <w:r>
              <w:t>A4</w:t>
            </w:r>
          </w:p>
        </w:tc>
      </w:tr>
      <w:tr w:rsidR="009D1A3F" w14:paraId="795011B8" w14:textId="77777777" w:rsidTr="00F04163">
        <w:trPr>
          <w:trHeight w:val="268"/>
        </w:trPr>
        <w:tc>
          <w:tcPr>
            <w:tcW w:w="1559" w:type="dxa"/>
            <w:vMerge/>
            <w:shd w:val="pct10" w:color="auto" w:fill="auto"/>
          </w:tcPr>
          <w:p w14:paraId="6E267C98" w14:textId="77777777" w:rsidR="009D1A3F" w:rsidRDefault="009D1A3F" w:rsidP="00F04163">
            <w:pPr>
              <w:spacing w:after="60"/>
            </w:pPr>
          </w:p>
        </w:tc>
        <w:tc>
          <w:tcPr>
            <w:tcW w:w="1276" w:type="dxa"/>
            <w:vMerge/>
            <w:shd w:val="pct10" w:color="auto" w:fill="auto"/>
          </w:tcPr>
          <w:p w14:paraId="5586CE53" w14:textId="77777777" w:rsidR="009D1A3F" w:rsidRDefault="009D1A3F" w:rsidP="00F04163">
            <w:pPr>
              <w:spacing w:after="60"/>
            </w:pPr>
          </w:p>
        </w:tc>
        <w:tc>
          <w:tcPr>
            <w:tcW w:w="1275" w:type="dxa"/>
            <w:shd w:val="pct10" w:color="auto" w:fill="auto"/>
          </w:tcPr>
          <w:p w14:paraId="2FA630C7" w14:textId="77777777" w:rsidR="009D1A3F" w:rsidRDefault="009D1A3F" w:rsidP="00F04163">
            <w:pPr>
              <w:spacing w:after="60"/>
              <w:jc w:val="center"/>
            </w:pPr>
            <w:r>
              <w:t>Outer / Inner</w:t>
            </w:r>
          </w:p>
        </w:tc>
        <w:tc>
          <w:tcPr>
            <w:tcW w:w="1276" w:type="dxa"/>
            <w:shd w:val="pct10" w:color="auto" w:fill="auto"/>
          </w:tcPr>
          <w:p w14:paraId="15AA07FB" w14:textId="77777777" w:rsidR="009D1A3F" w:rsidRDefault="009D1A3F" w:rsidP="00F04163">
            <w:pPr>
              <w:spacing w:after="60"/>
            </w:pPr>
            <w:r>
              <w:t>Outer / Inner</w:t>
            </w:r>
          </w:p>
        </w:tc>
        <w:tc>
          <w:tcPr>
            <w:tcW w:w="1418" w:type="dxa"/>
            <w:shd w:val="pct10" w:color="auto" w:fill="auto"/>
          </w:tcPr>
          <w:p w14:paraId="3700D8D0" w14:textId="77777777" w:rsidR="009D1A3F" w:rsidRDefault="009D1A3F" w:rsidP="00F04163">
            <w:pPr>
              <w:spacing w:after="60"/>
              <w:jc w:val="center"/>
            </w:pPr>
            <w:r>
              <w:t>Outer / Inner</w:t>
            </w:r>
          </w:p>
        </w:tc>
        <w:tc>
          <w:tcPr>
            <w:tcW w:w="1272" w:type="dxa"/>
            <w:shd w:val="pct10" w:color="auto" w:fill="auto"/>
          </w:tcPr>
          <w:p w14:paraId="368A78FB" w14:textId="77777777" w:rsidR="009D1A3F" w:rsidRDefault="009D1A3F" w:rsidP="00F04163">
            <w:pPr>
              <w:spacing w:after="60"/>
              <w:jc w:val="center"/>
            </w:pPr>
            <w:r>
              <w:t>Outer / Inner</w:t>
            </w:r>
          </w:p>
        </w:tc>
      </w:tr>
      <w:tr w:rsidR="009D1A3F" w14:paraId="1A2519F2" w14:textId="77777777" w:rsidTr="00F04163">
        <w:trPr>
          <w:trHeight w:val="372"/>
        </w:trPr>
        <w:tc>
          <w:tcPr>
            <w:tcW w:w="1559" w:type="dxa"/>
            <w:vMerge w:val="restart"/>
            <w:vAlign w:val="center"/>
          </w:tcPr>
          <w:p w14:paraId="0FC4A633" w14:textId="77777777" w:rsidR="009D1A3F" w:rsidRDefault="009D1A3F" w:rsidP="00F04163">
            <w:pPr>
              <w:jc w:val="center"/>
            </w:pPr>
            <w:r>
              <w:t>DFT-s-OFDM</w:t>
            </w:r>
          </w:p>
        </w:tc>
        <w:tc>
          <w:tcPr>
            <w:tcW w:w="1276" w:type="dxa"/>
          </w:tcPr>
          <w:p w14:paraId="0628AACD" w14:textId="77777777" w:rsidR="009D1A3F" w:rsidRDefault="009D1A3F" w:rsidP="00F04163">
            <w:pPr>
              <w:spacing w:after="0"/>
            </w:pPr>
            <w:r>
              <w:t>PI/2 BPSK</w:t>
            </w:r>
          </w:p>
        </w:tc>
        <w:tc>
          <w:tcPr>
            <w:tcW w:w="1275" w:type="dxa"/>
          </w:tcPr>
          <w:p w14:paraId="612D3DC2" w14:textId="77777777" w:rsidR="009D1A3F" w:rsidRDefault="009D1A3F" w:rsidP="00F04163">
            <w:pPr>
              <w:spacing w:after="0"/>
            </w:pPr>
            <w:r>
              <w:t>14</w:t>
            </w:r>
          </w:p>
        </w:tc>
        <w:tc>
          <w:tcPr>
            <w:tcW w:w="1276" w:type="dxa"/>
          </w:tcPr>
          <w:p w14:paraId="1FA719AA" w14:textId="25C95FA0" w:rsidR="009D1A3F" w:rsidRDefault="00EB00FB" w:rsidP="00F04163">
            <w:pPr>
              <w:spacing w:after="0"/>
            </w:pPr>
            <w:r>
              <w:t>9</w:t>
            </w:r>
          </w:p>
        </w:tc>
        <w:tc>
          <w:tcPr>
            <w:tcW w:w="1418" w:type="dxa"/>
          </w:tcPr>
          <w:p w14:paraId="68904E98" w14:textId="270C4030" w:rsidR="009D1A3F" w:rsidRDefault="00EB00FB" w:rsidP="00F04163">
            <w:pPr>
              <w:spacing w:after="0"/>
            </w:pPr>
            <w:r>
              <w:t>6</w:t>
            </w:r>
          </w:p>
        </w:tc>
        <w:tc>
          <w:tcPr>
            <w:tcW w:w="1272" w:type="dxa"/>
          </w:tcPr>
          <w:p w14:paraId="03241422" w14:textId="2D09E8B6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34C352B2" w14:textId="77777777" w:rsidTr="00F04163">
        <w:trPr>
          <w:trHeight w:val="372"/>
        </w:trPr>
        <w:tc>
          <w:tcPr>
            <w:tcW w:w="1559" w:type="dxa"/>
            <w:vMerge/>
          </w:tcPr>
          <w:p w14:paraId="1C61183C" w14:textId="77777777" w:rsidR="009D1A3F" w:rsidRDefault="009D1A3F" w:rsidP="00F04163"/>
        </w:tc>
        <w:tc>
          <w:tcPr>
            <w:tcW w:w="1276" w:type="dxa"/>
          </w:tcPr>
          <w:p w14:paraId="53EB6C92" w14:textId="77777777" w:rsidR="009D1A3F" w:rsidRDefault="009D1A3F" w:rsidP="00F04163">
            <w:pPr>
              <w:spacing w:after="0"/>
            </w:pPr>
            <w:r>
              <w:t>QPSK</w:t>
            </w:r>
          </w:p>
        </w:tc>
        <w:tc>
          <w:tcPr>
            <w:tcW w:w="1275" w:type="dxa"/>
          </w:tcPr>
          <w:p w14:paraId="09B0EE6A" w14:textId="77777777" w:rsidR="009D1A3F" w:rsidRDefault="009D1A3F" w:rsidP="00F04163">
            <w:pPr>
              <w:spacing w:after="0"/>
            </w:pPr>
            <w:r>
              <w:t>14</w:t>
            </w:r>
          </w:p>
        </w:tc>
        <w:tc>
          <w:tcPr>
            <w:tcW w:w="1276" w:type="dxa"/>
          </w:tcPr>
          <w:p w14:paraId="63B71606" w14:textId="220142FF" w:rsidR="009D1A3F" w:rsidRDefault="00EB00FB" w:rsidP="00F04163">
            <w:pPr>
              <w:spacing w:after="0"/>
            </w:pPr>
            <w:r>
              <w:t>9</w:t>
            </w:r>
          </w:p>
        </w:tc>
        <w:tc>
          <w:tcPr>
            <w:tcW w:w="1418" w:type="dxa"/>
          </w:tcPr>
          <w:p w14:paraId="01D4C2E5" w14:textId="5A2E2A86" w:rsidR="009D1A3F" w:rsidRDefault="00EB00FB" w:rsidP="00F04163">
            <w:pPr>
              <w:spacing w:after="0"/>
            </w:pPr>
            <w:r>
              <w:t>6</w:t>
            </w:r>
          </w:p>
        </w:tc>
        <w:tc>
          <w:tcPr>
            <w:tcW w:w="1272" w:type="dxa"/>
          </w:tcPr>
          <w:p w14:paraId="5A456F15" w14:textId="301AEE73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637A6F83" w14:textId="77777777" w:rsidTr="00F04163">
        <w:trPr>
          <w:trHeight w:val="372"/>
        </w:trPr>
        <w:tc>
          <w:tcPr>
            <w:tcW w:w="1559" w:type="dxa"/>
            <w:vMerge/>
          </w:tcPr>
          <w:p w14:paraId="44484DE1" w14:textId="77777777" w:rsidR="009D1A3F" w:rsidRDefault="009D1A3F" w:rsidP="00F04163"/>
        </w:tc>
        <w:tc>
          <w:tcPr>
            <w:tcW w:w="1276" w:type="dxa"/>
          </w:tcPr>
          <w:p w14:paraId="24E09B10" w14:textId="77777777" w:rsidR="009D1A3F" w:rsidRDefault="009D1A3F" w:rsidP="00F04163">
            <w:pPr>
              <w:spacing w:after="0"/>
            </w:pPr>
            <w:r>
              <w:t>16QAM</w:t>
            </w:r>
          </w:p>
        </w:tc>
        <w:tc>
          <w:tcPr>
            <w:tcW w:w="1275" w:type="dxa"/>
          </w:tcPr>
          <w:p w14:paraId="57A984FC" w14:textId="77777777" w:rsidR="009D1A3F" w:rsidRDefault="009D1A3F" w:rsidP="00F04163">
            <w:pPr>
              <w:tabs>
                <w:tab w:val="left" w:pos="642"/>
              </w:tabs>
              <w:spacing w:after="0"/>
            </w:pPr>
            <w:r>
              <w:t>14</w:t>
            </w:r>
          </w:p>
        </w:tc>
        <w:tc>
          <w:tcPr>
            <w:tcW w:w="1276" w:type="dxa"/>
          </w:tcPr>
          <w:p w14:paraId="1D5F9F06" w14:textId="6CFF9BCE" w:rsidR="009D1A3F" w:rsidRDefault="00EB00FB" w:rsidP="00F04163">
            <w:pPr>
              <w:spacing w:after="0"/>
            </w:pPr>
            <w:r>
              <w:t>9</w:t>
            </w:r>
          </w:p>
        </w:tc>
        <w:tc>
          <w:tcPr>
            <w:tcW w:w="1418" w:type="dxa"/>
          </w:tcPr>
          <w:p w14:paraId="78647D19" w14:textId="120B373C" w:rsidR="009D1A3F" w:rsidRDefault="00EB00FB" w:rsidP="00F04163">
            <w:pPr>
              <w:spacing w:after="0"/>
            </w:pPr>
            <w:r>
              <w:t>6</w:t>
            </w:r>
          </w:p>
        </w:tc>
        <w:tc>
          <w:tcPr>
            <w:tcW w:w="1272" w:type="dxa"/>
          </w:tcPr>
          <w:p w14:paraId="422012B5" w14:textId="2098B149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67D0B0DA" w14:textId="77777777" w:rsidTr="00F04163">
        <w:trPr>
          <w:trHeight w:val="372"/>
        </w:trPr>
        <w:tc>
          <w:tcPr>
            <w:tcW w:w="1559" w:type="dxa"/>
            <w:vMerge/>
          </w:tcPr>
          <w:p w14:paraId="6B14D28C" w14:textId="77777777" w:rsidR="009D1A3F" w:rsidRDefault="009D1A3F" w:rsidP="00F04163"/>
        </w:tc>
        <w:tc>
          <w:tcPr>
            <w:tcW w:w="1276" w:type="dxa"/>
          </w:tcPr>
          <w:p w14:paraId="18DE3C86" w14:textId="77777777" w:rsidR="009D1A3F" w:rsidRDefault="009D1A3F" w:rsidP="00F04163">
            <w:pPr>
              <w:spacing w:after="0"/>
            </w:pPr>
            <w:r>
              <w:t>64QAM</w:t>
            </w:r>
          </w:p>
        </w:tc>
        <w:tc>
          <w:tcPr>
            <w:tcW w:w="1275" w:type="dxa"/>
          </w:tcPr>
          <w:p w14:paraId="20C4974E" w14:textId="77777777" w:rsidR="009D1A3F" w:rsidRDefault="009D1A3F" w:rsidP="00F04163">
            <w:pPr>
              <w:spacing w:after="0"/>
            </w:pPr>
            <w:r>
              <w:t>14</w:t>
            </w:r>
          </w:p>
        </w:tc>
        <w:tc>
          <w:tcPr>
            <w:tcW w:w="1276" w:type="dxa"/>
          </w:tcPr>
          <w:p w14:paraId="30ED4EC6" w14:textId="68D9AE2D" w:rsidR="009D1A3F" w:rsidRDefault="00EB00FB" w:rsidP="00F04163">
            <w:pPr>
              <w:spacing w:after="0"/>
            </w:pPr>
            <w:r>
              <w:t>9</w:t>
            </w:r>
          </w:p>
        </w:tc>
        <w:tc>
          <w:tcPr>
            <w:tcW w:w="1418" w:type="dxa"/>
          </w:tcPr>
          <w:p w14:paraId="1AF3C7B1" w14:textId="25AD8AD8" w:rsidR="009D1A3F" w:rsidRDefault="00EB00FB" w:rsidP="00F04163">
            <w:pPr>
              <w:spacing w:after="0"/>
            </w:pPr>
            <w:r>
              <w:t>6</w:t>
            </w:r>
          </w:p>
        </w:tc>
        <w:tc>
          <w:tcPr>
            <w:tcW w:w="1272" w:type="dxa"/>
          </w:tcPr>
          <w:p w14:paraId="154088E7" w14:textId="59935564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3BF273A1" w14:textId="77777777" w:rsidTr="00F04163">
        <w:trPr>
          <w:trHeight w:val="372"/>
        </w:trPr>
        <w:tc>
          <w:tcPr>
            <w:tcW w:w="1559" w:type="dxa"/>
            <w:vMerge/>
          </w:tcPr>
          <w:p w14:paraId="4C1D781B" w14:textId="77777777" w:rsidR="009D1A3F" w:rsidRDefault="009D1A3F" w:rsidP="00F04163"/>
        </w:tc>
        <w:tc>
          <w:tcPr>
            <w:tcW w:w="1276" w:type="dxa"/>
          </w:tcPr>
          <w:p w14:paraId="219586A4" w14:textId="77777777" w:rsidR="009D1A3F" w:rsidRDefault="009D1A3F" w:rsidP="00F04163">
            <w:pPr>
              <w:spacing w:after="0"/>
            </w:pPr>
            <w:r>
              <w:t>256QAM</w:t>
            </w:r>
          </w:p>
        </w:tc>
        <w:tc>
          <w:tcPr>
            <w:tcW w:w="1275" w:type="dxa"/>
          </w:tcPr>
          <w:p w14:paraId="005B0B76" w14:textId="77777777" w:rsidR="009D1A3F" w:rsidRDefault="009D1A3F" w:rsidP="00F04163">
            <w:pPr>
              <w:spacing w:after="0"/>
            </w:pPr>
            <w:r>
              <w:t>14</w:t>
            </w:r>
          </w:p>
        </w:tc>
        <w:tc>
          <w:tcPr>
            <w:tcW w:w="1276" w:type="dxa"/>
          </w:tcPr>
          <w:p w14:paraId="3FD36517" w14:textId="36695EDB" w:rsidR="009D1A3F" w:rsidRDefault="00EB00FB" w:rsidP="00F04163">
            <w:pPr>
              <w:spacing w:after="0"/>
            </w:pPr>
            <w:r>
              <w:t>9</w:t>
            </w:r>
          </w:p>
        </w:tc>
        <w:tc>
          <w:tcPr>
            <w:tcW w:w="1418" w:type="dxa"/>
          </w:tcPr>
          <w:p w14:paraId="2BD9F82D" w14:textId="59ABE95F" w:rsidR="009D1A3F" w:rsidRDefault="00EB00FB" w:rsidP="00F04163">
            <w:pPr>
              <w:spacing w:after="0"/>
            </w:pPr>
            <w:r>
              <w:t>6</w:t>
            </w:r>
          </w:p>
        </w:tc>
        <w:tc>
          <w:tcPr>
            <w:tcW w:w="1272" w:type="dxa"/>
          </w:tcPr>
          <w:p w14:paraId="6412AFE3" w14:textId="1B4BBF55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51B07B6B" w14:textId="77777777" w:rsidTr="00F04163">
        <w:trPr>
          <w:trHeight w:val="372"/>
        </w:trPr>
        <w:tc>
          <w:tcPr>
            <w:tcW w:w="1559" w:type="dxa"/>
            <w:vMerge w:val="restart"/>
            <w:vAlign w:val="center"/>
          </w:tcPr>
          <w:p w14:paraId="5F4AAAFF" w14:textId="77777777" w:rsidR="009D1A3F" w:rsidRDefault="009D1A3F" w:rsidP="00F04163">
            <w:pPr>
              <w:jc w:val="center"/>
            </w:pPr>
            <w:r>
              <w:t>CP-OFDM</w:t>
            </w:r>
          </w:p>
        </w:tc>
        <w:tc>
          <w:tcPr>
            <w:tcW w:w="1276" w:type="dxa"/>
          </w:tcPr>
          <w:p w14:paraId="4E8EEBBA" w14:textId="77777777" w:rsidR="009D1A3F" w:rsidRDefault="009D1A3F" w:rsidP="00F04163">
            <w:pPr>
              <w:spacing w:after="0"/>
            </w:pPr>
            <w:r>
              <w:t>QPSK</w:t>
            </w:r>
          </w:p>
        </w:tc>
        <w:tc>
          <w:tcPr>
            <w:tcW w:w="1275" w:type="dxa"/>
          </w:tcPr>
          <w:p w14:paraId="5BF61868" w14:textId="77777777" w:rsidR="009D1A3F" w:rsidRDefault="009D1A3F" w:rsidP="00F04163">
            <w:pPr>
              <w:spacing w:after="0"/>
            </w:pPr>
            <w:r>
              <w:t>15</w:t>
            </w:r>
          </w:p>
        </w:tc>
        <w:tc>
          <w:tcPr>
            <w:tcW w:w="1276" w:type="dxa"/>
          </w:tcPr>
          <w:p w14:paraId="0B1345D2" w14:textId="31DA3417" w:rsidR="009D1A3F" w:rsidRDefault="00EB00FB" w:rsidP="00F04163">
            <w:pPr>
              <w:spacing w:after="0"/>
            </w:pPr>
            <w:r>
              <w:t>10</w:t>
            </w:r>
          </w:p>
        </w:tc>
        <w:tc>
          <w:tcPr>
            <w:tcW w:w="1418" w:type="dxa"/>
          </w:tcPr>
          <w:p w14:paraId="7D6A3C50" w14:textId="77777777" w:rsidR="009D1A3F" w:rsidRDefault="009D1A3F" w:rsidP="00F04163">
            <w:pPr>
              <w:spacing w:after="0"/>
            </w:pPr>
            <w:r>
              <w:t>7</w:t>
            </w:r>
          </w:p>
        </w:tc>
        <w:tc>
          <w:tcPr>
            <w:tcW w:w="1272" w:type="dxa"/>
          </w:tcPr>
          <w:p w14:paraId="6F98BDA6" w14:textId="1493E5D2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06FA54A0" w14:textId="77777777" w:rsidTr="00F04163">
        <w:trPr>
          <w:trHeight w:val="372"/>
        </w:trPr>
        <w:tc>
          <w:tcPr>
            <w:tcW w:w="1559" w:type="dxa"/>
            <w:vMerge/>
          </w:tcPr>
          <w:p w14:paraId="7A7BAA49" w14:textId="77777777" w:rsidR="009D1A3F" w:rsidRDefault="009D1A3F" w:rsidP="00F04163"/>
        </w:tc>
        <w:tc>
          <w:tcPr>
            <w:tcW w:w="1276" w:type="dxa"/>
          </w:tcPr>
          <w:p w14:paraId="75409A5E" w14:textId="77777777" w:rsidR="009D1A3F" w:rsidRDefault="009D1A3F" w:rsidP="00F04163">
            <w:pPr>
              <w:spacing w:after="0"/>
            </w:pPr>
            <w:r>
              <w:t>16QAM</w:t>
            </w:r>
          </w:p>
        </w:tc>
        <w:tc>
          <w:tcPr>
            <w:tcW w:w="1275" w:type="dxa"/>
          </w:tcPr>
          <w:p w14:paraId="4A6EFF0F" w14:textId="77777777" w:rsidR="009D1A3F" w:rsidRDefault="009D1A3F" w:rsidP="00F04163">
            <w:pPr>
              <w:spacing w:after="0"/>
            </w:pPr>
            <w:r>
              <w:t>15</w:t>
            </w:r>
          </w:p>
        </w:tc>
        <w:tc>
          <w:tcPr>
            <w:tcW w:w="1276" w:type="dxa"/>
          </w:tcPr>
          <w:p w14:paraId="1F3BC67B" w14:textId="78894D03" w:rsidR="009D1A3F" w:rsidRDefault="00EB00FB" w:rsidP="00F04163">
            <w:pPr>
              <w:spacing w:after="0"/>
            </w:pPr>
            <w:r>
              <w:t>10</w:t>
            </w:r>
          </w:p>
        </w:tc>
        <w:tc>
          <w:tcPr>
            <w:tcW w:w="1418" w:type="dxa"/>
          </w:tcPr>
          <w:p w14:paraId="533A22F7" w14:textId="77777777" w:rsidR="009D1A3F" w:rsidRDefault="009D1A3F" w:rsidP="00F04163">
            <w:pPr>
              <w:spacing w:after="0"/>
            </w:pPr>
            <w:r>
              <w:t>7</w:t>
            </w:r>
          </w:p>
        </w:tc>
        <w:tc>
          <w:tcPr>
            <w:tcW w:w="1272" w:type="dxa"/>
          </w:tcPr>
          <w:p w14:paraId="785C461A" w14:textId="3DE40490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65150C05" w14:textId="77777777" w:rsidTr="00F04163">
        <w:trPr>
          <w:trHeight w:val="372"/>
        </w:trPr>
        <w:tc>
          <w:tcPr>
            <w:tcW w:w="1559" w:type="dxa"/>
            <w:vMerge/>
          </w:tcPr>
          <w:p w14:paraId="4C8D374B" w14:textId="77777777" w:rsidR="009D1A3F" w:rsidRDefault="009D1A3F" w:rsidP="00F04163"/>
        </w:tc>
        <w:tc>
          <w:tcPr>
            <w:tcW w:w="1276" w:type="dxa"/>
          </w:tcPr>
          <w:p w14:paraId="608F28C9" w14:textId="77777777" w:rsidR="009D1A3F" w:rsidRDefault="009D1A3F" w:rsidP="00F04163">
            <w:pPr>
              <w:spacing w:after="0"/>
            </w:pPr>
            <w:r>
              <w:t>64QAM</w:t>
            </w:r>
          </w:p>
        </w:tc>
        <w:tc>
          <w:tcPr>
            <w:tcW w:w="1275" w:type="dxa"/>
          </w:tcPr>
          <w:p w14:paraId="6F1CA07A" w14:textId="77777777" w:rsidR="009D1A3F" w:rsidRDefault="009D1A3F" w:rsidP="00F04163">
            <w:pPr>
              <w:spacing w:after="0"/>
            </w:pPr>
            <w:r>
              <w:t>15</w:t>
            </w:r>
          </w:p>
        </w:tc>
        <w:tc>
          <w:tcPr>
            <w:tcW w:w="1276" w:type="dxa"/>
          </w:tcPr>
          <w:p w14:paraId="38455305" w14:textId="07A9400A" w:rsidR="009D1A3F" w:rsidRDefault="00EB00FB" w:rsidP="00F04163">
            <w:pPr>
              <w:spacing w:after="0"/>
            </w:pPr>
            <w:r>
              <w:t>10</w:t>
            </w:r>
          </w:p>
        </w:tc>
        <w:tc>
          <w:tcPr>
            <w:tcW w:w="1418" w:type="dxa"/>
          </w:tcPr>
          <w:p w14:paraId="568EB378" w14:textId="77777777" w:rsidR="009D1A3F" w:rsidRDefault="009D1A3F" w:rsidP="00F04163">
            <w:pPr>
              <w:spacing w:after="0"/>
            </w:pPr>
            <w:r>
              <w:t>7</w:t>
            </w:r>
          </w:p>
        </w:tc>
        <w:tc>
          <w:tcPr>
            <w:tcW w:w="1272" w:type="dxa"/>
          </w:tcPr>
          <w:p w14:paraId="3B87D577" w14:textId="7CB3118C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  <w:tr w:rsidR="009D1A3F" w14:paraId="40F54A46" w14:textId="77777777" w:rsidTr="00F04163">
        <w:trPr>
          <w:trHeight w:val="357"/>
        </w:trPr>
        <w:tc>
          <w:tcPr>
            <w:tcW w:w="1559" w:type="dxa"/>
            <w:vMerge/>
          </w:tcPr>
          <w:p w14:paraId="737B1B31" w14:textId="77777777" w:rsidR="009D1A3F" w:rsidRDefault="009D1A3F" w:rsidP="00F04163"/>
        </w:tc>
        <w:tc>
          <w:tcPr>
            <w:tcW w:w="1276" w:type="dxa"/>
          </w:tcPr>
          <w:p w14:paraId="54CF1EE9" w14:textId="77777777" w:rsidR="009D1A3F" w:rsidRDefault="009D1A3F" w:rsidP="00F04163">
            <w:pPr>
              <w:spacing w:after="0"/>
            </w:pPr>
            <w:r>
              <w:t>256QAM</w:t>
            </w:r>
          </w:p>
        </w:tc>
        <w:tc>
          <w:tcPr>
            <w:tcW w:w="1275" w:type="dxa"/>
          </w:tcPr>
          <w:p w14:paraId="28E1B114" w14:textId="77777777" w:rsidR="009D1A3F" w:rsidRDefault="009D1A3F" w:rsidP="00F04163">
            <w:pPr>
              <w:spacing w:after="0"/>
            </w:pPr>
            <w:r>
              <w:t>15</w:t>
            </w:r>
          </w:p>
        </w:tc>
        <w:tc>
          <w:tcPr>
            <w:tcW w:w="1276" w:type="dxa"/>
          </w:tcPr>
          <w:p w14:paraId="75531D56" w14:textId="3AB3A7DB" w:rsidR="009D1A3F" w:rsidRDefault="00EB00FB" w:rsidP="00F04163">
            <w:pPr>
              <w:spacing w:after="0"/>
            </w:pPr>
            <w:r>
              <w:t>10</w:t>
            </w:r>
          </w:p>
        </w:tc>
        <w:tc>
          <w:tcPr>
            <w:tcW w:w="1418" w:type="dxa"/>
          </w:tcPr>
          <w:p w14:paraId="10995A9D" w14:textId="77777777" w:rsidR="009D1A3F" w:rsidRDefault="009D1A3F" w:rsidP="00F04163">
            <w:pPr>
              <w:spacing w:after="0"/>
            </w:pPr>
            <w:r>
              <w:t>7</w:t>
            </w:r>
          </w:p>
        </w:tc>
        <w:tc>
          <w:tcPr>
            <w:tcW w:w="1272" w:type="dxa"/>
          </w:tcPr>
          <w:p w14:paraId="663601F0" w14:textId="4936E8F1" w:rsidR="009D1A3F" w:rsidRPr="00AC7FB4" w:rsidRDefault="00AC7FB4" w:rsidP="00F04163">
            <w:pPr>
              <w:spacing w:after="0"/>
            </w:pPr>
            <w:r>
              <w:t>3</w:t>
            </w:r>
          </w:p>
        </w:tc>
      </w:tr>
    </w:tbl>
    <w:p w14:paraId="1D2F4376" w14:textId="77777777" w:rsidR="009D1A3F" w:rsidRDefault="009D1A3F" w:rsidP="009D1A3F"/>
    <w:p w14:paraId="6F19FE09" w14:textId="77777777" w:rsidR="009D1A3F" w:rsidRDefault="009D1A3F" w:rsidP="00A84761"/>
    <w:p w14:paraId="12785314" w14:textId="54796151" w:rsidR="007D4AE1" w:rsidRPr="00580C3D" w:rsidRDefault="007D4AE1" w:rsidP="007D4AE1">
      <w:pPr>
        <w:rPr>
          <w:lang w:val="en-DE"/>
        </w:rPr>
      </w:pPr>
      <w:r w:rsidRPr="00580C3D">
        <w:rPr>
          <w:b/>
          <w:bCs/>
          <w:lang w:val="en-DE"/>
        </w:rPr>
        <w:t>Proposal:</w:t>
      </w:r>
      <w:r w:rsidRPr="00580C3D">
        <w:rPr>
          <w:lang w:val="en-DE"/>
        </w:rPr>
        <w:t xml:space="preserve"> Use values found in Table </w:t>
      </w:r>
      <w:r w:rsidR="00D44F35" w:rsidRPr="00D44F35">
        <w:rPr>
          <w:lang w:val="en-US"/>
        </w:rPr>
        <w:t>3</w:t>
      </w:r>
      <w:r w:rsidRPr="005148EE">
        <w:rPr>
          <w:lang w:val="en-US"/>
        </w:rPr>
        <w:t xml:space="preserve"> and Table </w:t>
      </w:r>
      <w:r w:rsidR="00D44F35">
        <w:rPr>
          <w:lang w:val="en-US"/>
        </w:rPr>
        <w:t>4</w:t>
      </w:r>
      <w:r w:rsidRPr="00580C3D">
        <w:rPr>
          <w:lang w:val="en-DE"/>
        </w:rPr>
        <w:t xml:space="preserve"> to define n</w:t>
      </w:r>
      <w:r w:rsidRPr="005D44C2">
        <w:rPr>
          <w:lang w:val="en-US"/>
        </w:rPr>
        <w:t>13</w:t>
      </w:r>
      <w:r w:rsidRPr="00580C3D">
        <w:rPr>
          <w:lang w:val="en-DE"/>
        </w:rPr>
        <w:t xml:space="preserve"> A-MPR</w:t>
      </w:r>
      <w:r w:rsidRPr="005D44C2">
        <w:rPr>
          <w:lang w:val="en-US"/>
        </w:rPr>
        <w:t xml:space="preserve"> for NS</w:t>
      </w:r>
      <w:r>
        <w:rPr>
          <w:lang w:val="en-US"/>
        </w:rPr>
        <w:t>_07</w:t>
      </w:r>
      <w:r w:rsidRPr="00580C3D">
        <w:rPr>
          <w:lang w:val="en-DE"/>
        </w:rPr>
        <w:t xml:space="preserve">. </w:t>
      </w:r>
    </w:p>
    <w:p w14:paraId="411A83C9" w14:textId="313E9C73" w:rsidR="00580C3D" w:rsidRPr="00B903F9" w:rsidRDefault="00B903F9" w:rsidP="00B903F9">
      <w:pPr>
        <w:spacing w:after="0"/>
        <w:rPr>
          <w:b/>
        </w:rPr>
      </w:pPr>
      <w:r>
        <w:br w:type="page"/>
      </w:r>
    </w:p>
    <w:p w14:paraId="0AD57C81" w14:textId="2C56BF06" w:rsidR="00A84761" w:rsidRDefault="00A84761" w:rsidP="00A84761">
      <w:pPr>
        <w:pStyle w:val="Heading1"/>
      </w:pPr>
      <w:proofErr w:type="gramStart"/>
      <w:r>
        <w:lastRenderedPageBreak/>
        <w:t>3  Simulations</w:t>
      </w:r>
      <w:proofErr w:type="gramEnd"/>
    </w:p>
    <w:p w14:paraId="30B95BAD" w14:textId="444F310F" w:rsidR="004634D0" w:rsidRDefault="009A3B6B" w:rsidP="009A3B6B">
      <w:pPr>
        <w:pStyle w:val="Heading6"/>
      </w:pPr>
      <w:r>
        <w:t xml:space="preserve">3.1 Simulations results for </w:t>
      </w:r>
      <w:r w:rsidR="00BD310B">
        <w:t>BW = 5MHz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743"/>
        <w:gridCol w:w="4891"/>
      </w:tblGrid>
      <w:tr w:rsidR="00FA5EB4" w14:paraId="7DFC0738" w14:textId="77777777" w:rsidTr="00FA5EB4">
        <w:trPr>
          <w:trHeight w:val="2164"/>
        </w:trPr>
        <w:tc>
          <w:tcPr>
            <w:tcW w:w="4743" w:type="dxa"/>
          </w:tcPr>
          <w:p w14:paraId="01BEA737" w14:textId="14C7E8DF" w:rsidR="007A491F" w:rsidRDefault="00B903F9" w:rsidP="007A491F">
            <w:pPr>
              <w:tabs>
                <w:tab w:val="left" w:pos="2071"/>
              </w:tabs>
            </w:pPr>
            <w:r>
              <w:t xml:space="preserve">Low </w:t>
            </w:r>
            <w:proofErr w:type="spellStart"/>
            <w:r>
              <w:t>backoff</w:t>
            </w:r>
            <w:proofErr w:type="spellEnd"/>
            <w:r>
              <w:t xml:space="preserve"> model</w:t>
            </w:r>
          </w:p>
          <w:p w14:paraId="543D6A02" w14:textId="5318B501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75E4BEE0" wp14:editId="637B9D92">
                  <wp:extent cx="2874682" cy="2154595"/>
                  <wp:effectExtent l="0" t="0" r="0" b="4445"/>
                  <wp:docPr id="13" name="Picture 13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Chart, histogram&#10;&#10;Description automatically generated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804" cy="217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FD0248" w14:textId="613D24EE" w:rsidR="00B903F9" w:rsidRDefault="00B903F9" w:rsidP="007A491F">
            <w:pPr>
              <w:tabs>
                <w:tab w:val="left" w:pos="2071"/>
              </w:tabs>
            </w:pPr>
          </w:p>
        </w:tc>
        <w:tc>
          <w:tcPr>
            <w:tcW w:w="4891" w:type="dxa"/>
          </w:tcPr>
          <w:p w14:paraId="41FA8816" w14:textId="2FF48CB1" w:rsidR="007A491F" w:rsidRDefault="00B903F9" w:rsidP="007A491F">
            <w:pPr>
              <w:tabs>
                <w:tab w:val="left" w:pos="2071"/>
              </w:tabs>
              <w:rPr>
                <w:noProof/>
              </w:rPr>
            </w:pPr>
            <w:r>
              <w:rPr>
                <w:noProof/>
              </w:rPr>
              <w:t>High backoff model (only selected allocations)</w:t>
            </w:r>
          </w:p>
          <w:p w14:paraId="524D63D7" w14:textId="23B51C1E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760482B6" wp14:editId="26177BD3">
                  <wp:extent cx="2846929" cy="2133794"/>
                  <wp:effectExtent l="0" t="0" r="0" b="0"/>
                  <wp:docPr id="14" name="Picture 14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Chart, histogram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519" cy="214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1B7C94" w14:textId="1EDA648A" w:rsidR="007A491F" w:rsidRDefault="007A491F" w:rsidP="007A491F">
      <w:pPr>
        <w:tabs>
          <w:tab w:val="left" w:pos="2071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4640F5" w14:paraId="5E7860FF" w14:textId="77777777" w:rsidTr="00812481">
        <w:tc>
          <w:tcPr>
            <w:tcW w:w="4815" w:type="dxa"/>
          </w:tcPr>
          <w:p w14:paraId="0AC482C9" w14:textId="4A04A6DE" w:rsidR="00812481" w:rsidRDefault="00B903F9" w:rsidP="007A491F">
            <w:pPr>
              <w:tabs>
                <w:tab w:val="left" w:pos="2071"/>
              </w:tabs>
            </w:pPr>
            <w:r>
              <w:t xml:space="preserve">Low </w:t>
            </w:r>
            <w:proofErr w:type="spellStart"/>
            <w:r>
              <w:t>backoff</w:t>
            </w:r>
            <w:proofErr w:type="spellEnd"/>
            <w:r>
              <w:t xml:space="preserve"> model</w:t>
            </w:r>
          </w:p>
          <w:p w14:paraId="073D22EF" w14:textId="48EDD651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6743C30E" wp14:editId="2D9EE3ED">
                  <wp:extent cx="2910461" cy="2181412"/>
                  <wp:effectExtent l="0" t="0" r="0" b="3175"/>
                  <wp:docPr id="11" name="Picture 11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Chart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210" cy="2196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4206452A" w14:textId="2F826A3E" w:rsidR="00812481" w:rsidRDefault="00B903F9" w:rsidP="007A491F">
            <w:pPr>
              <w:tabs>
                <w:tab w:val="left" w:pos="2071"/>
              </w:tabs>
              <w:rPr>
                <w:noProof/>
              </w:rPr>
            </w:pPr>
            <w:r>
              <w:rPr>
                <w:noProof/>
              </w:rPr>
              <w:t>High backoff model (only selected allocations)</w:t>
            </w:r>
          </w:p>
          <w:p w14:paraId="4F71DEAD" w14:textId="3EC1B92D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28E9C2B3" wp14:editId="2ADF0E37">
                  <wp:extent cx="2912670" cy="2183067"/>
                  <wp:effectExtent l="0" t="0" r="0" b="1905"/>
                  <wp:docPr id="12" name="Picture 12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Chart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700" cy="2209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4FCB7D" w14:textId="1173D98F" w:rsidR="00812481" w:rsidRDefault="00812481" w:rsidP="007A491F">
      <w:pPr>
        <w:tabs>
          <w:tab w:val="left" w:pos="2071"/>
        </w:tabs>
      </w:pPr>
    </w:p>
    <w:p w14:paraId="246DFD3F" w14:textId="2A991981" w:rsidR="005148EE" w:rsidRDefault="005148EE" w:rsidP="007A491F">
      <w:pPr>
        <w:tabs>
          <w:tab w:val="left" w:pos="2071"/>
        </w:tabs>
      </w:pPr>
    </w:p>
    <w:p w14:paraId="4E742581" w14:textId="58CFB62E" w:rsidR="005148EE" w:rsidRDefault="005148EE" w:rsidP="007A491F">
      <w:pPr>
        <w:tabs>
          <w:tab w:val="left" w:pos="2071"/>
        </w:tabs>
      </w:pPr>
    </w:p>
    <w:p w14:paraId="338CE744" w14:textId="3F90EC67" w:rsidR="005148EE" w:rsidRDefault="005148EE" w:rsidP="007A491F">
      <w:pPr>
        <w:tabs>
          <w:tab w:val="left" w:pos="2071"/>
        </w:tabs>
      </w:pPr>
    </w:p>
    <w:p w14:paraId="35C9F6F2" w14:textId="20137F5A" w:rsidR="005148EE" w:rsidRDefault="005148EE" w:rsidP="007A491F">
      <w:pPr>
        <w:tabs>
          <w:tab w:val="left" w:pos="2071"/>
        </w:tabs>
      </w:pPr>
    </w:p>
    <w:p w14:paraId="27096694" w14:textId="2EB10F2A" w:rsidR="005148EE" w:rsidRDefault="005148EE" w:rsidP="007A491F">
      <w:pPr>
        <w:tabs>
          <w:tab w:val="left" w:pos="2071"/>
        </w:tabs>
      </w:pPr>
    </w:p>
    <w:p w14:paraId="599F781A" w14:textId="55CF5FFA" w:rsidR="005148EE" w:rsidRDefault="005148EE" w:rsidP="007A491F">
      <w:pPr>
        <w:tabs>
          <w:tab w:val="left" w:pos="2071"/>
        </w:tabs>
      </w:pPr>
    </w:p>
    <w:p w14:paraId="0FA1CE31" w14:textId="4D6FF582" w:rsidR="005148EE" w:rsidRDefault="005148EE" w:rsidP="007A491F">
      <w:pPr>
        <w:tabs>
          <w:tab w:val="left" w:pos="2071"/>
        </w:tabs>
      </w:pPr>
    </w:p>
    <w:p w14:paraId="5B2A4F8C" w14:textId="013A871A" w:rsidR="005148EE" w:rsidRDefault="005148EE" w:rsidP="007A491F">
      <w:pPr>
        <w:tabs>
          <w:tab w:val="left" w:pos="2071"/>
        </w:tabs>
      </w:pPr>
    </w:p>
    <w:p w14:paraId="3D5DB0BC" w14:textId="77777777" w:rsidR="005148EE" w:rsidRDefault="005148EE" w:rsidP="007A491F">
      <w:pPr>
        <w:tabs>
          <w:tab w:val="left" w:pos="2071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0"/>
        <w:gridCol w:w="4931"/>
      </w:tblGrid>
      <w:tr w:rsidR="00B903F9" w14:paraId="7C60FCF9" w14:textId="77777777" w:rsidTr="00A8289C">
        <w:tc>
          <w:tcPr>
            <w:tcW w:w="4815" w:type="dxa"/>
          </w:tcPr>
          <w:p w14:paraId="5437ABD1" w14:textId="65F4B93C" w:rsidR="00B5799A" w:rsidRDefault="00B903F9" w:rsidP="00A8289C">
            <w:pPr>
              <w:tabs>
                <w:tab w:val="left" w:pos="2071"/>
              </w:tabs>
            </w:pPr>
            <w:r>
              <w:lastRenderedPageBreak/>
              <w:t xml:space="preserve">Low </w:t>
            </w:r>
            <w:proofErr w:type="spellStart"/>
            <w:r>
              <w:t>backoff</w:t>
            </w:r>
            <w:proofErr w:type="spellEnd"/>
            <w:r>
              <w:t xml:space="preserve"> model</w:t>
            </w:r>
          </w:p>
          <w:p w14:paraId="5678AE0F" w14:textId="76C762F7" w:rsidR="00B903F9" w:rsidRDefault="00B903F9" w:rsidP="00A8289C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5A2C891A" wp14:editId="79948F85">
                  <wp:extent cx="2898140" cy="2172177"/>
                  <wp:effectExtent l="0" t="0" r="0" b="0"/>
                  <wp:docPr id="15" name="Picture 15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Chart, histogram&#10;&#10;Description automatically generate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640" cy="2200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85A5C62" w14:textId="7873128D" w:rsidR="00B5799A" w:rsidRDefault="00B903F9" w:rsidP="00A8289C">
            <w:pPr>
              <w:tabs>
                <w:tab w:val="left" w:pos="2071"/>
              </w:tabs>
            </w:pPr>
            <w:r>
              <w:t xml:space="preserve">Low </w:t>
            </w:r>
            <w:proofErr w:type="spellStart"/>
            <w:r>
              <w:t>backoff</w:t>
            </w:r>
            <w:proofErr w:type="spellEnd"/>
            <w:r>
              <w:t xml:space="preserve"> model</w:t>
            </w:r>
          </w:p>
          <w:p w14:paraId="6EBA4E76" w14:textId="7D96F12B" w:rsidR="00B903F9" w:rsidRDefault="00B903F9" w:rsidP="00A8289C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22AEE919" wp14:editId="2B311BE8">
                  <wp:extent cx="3044153" cy="2281615"/>
                  <wp:effectExtent l="0" t="0" r="4445" b="4445"/>
                  <wp:docPr id="16" name="Picture 16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Chart&#10;&#10;Description automatically generate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760" cy="23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D5E341" w14:textId="77777777" w:rsidR="00B5799A" w:rsidRDefault="00B5799A" w:rsidP="00B5799A">
      <w:pPr>
        <w:tabs>
          <w:tab w:val="left" w:pos="2071"/>
        </w:tabs>
      </w:pPr>
    </w:p>
    <w:p w14:paraId="12FF31E4" w14:textId="77777777" w:rsidR="00761D68" w:rsidRDefault="00761D68" w:rsidP="007A491F">
      <w:pPr>
        <w:tabs>
          <w:tab w:val="left" w:pos="2071"/>
        </w:tabs>
      </w:pPr>
    </w:p>
    <w:p w14:paraId="0C314B00" w14:textId="03D04488" w:rsidR="007A491F" w:rsidRDefault="009A3B6B" w:rsidP="009A3B6B">
      <w:pPr>
        <w:pStyle w:val="Heading6"/>
      </w:pPr>
      <w:r>
        <w:t xml:space="preserve">3.2 Simulation results for </w:t>
      </w:r>
      <w:r w:rsidR="00BD310B">
        <w:t>BW = 10MHz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8"/>
        <w:gridCol w:w="4853"/>
      </w:tblGrid>
      <w:tr w:rsidR="0009717D" w14:paraId="4BE7DB11" w14:textId="77777777" w:rsidTr="00B64332">
        <w:tc>
          <w:tcPr>
            <w:tcW w:w="4815" w:type="dxa"/>
          </w:tcPr>
          <w:p w14:paraId="44ACDBD8" w14:textId="3C0A6165" w:rsidR="00B64332" w:rsidRDefault="00B903F9" w:rsidP="007A491F">
            <w:pPr>
              <w:tabs>
                <w:tab w:val="left" w:pos="2071"/>
              </w:tabs>
            </w:pPr>
            <w:r>
              <w:t xml:space="preserve">Low </w:t>
            </w:r>
            <w:proofErr w:type="spellStart"/>
            <w:r>
              <w:t>backoff</w:t>
            </w:r>
            <w:proofErr w:type="spellEnd"/>
            <w:r>
              <w:t xml:space="preserve"> model</w:t>
            </w:r>
          </w:p>
          <w:p w14:paraId="2384568F" w14:textId="367AD46C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2133FCBE" wp14:editId="6273BFC4">
                  <wp:extent cx="2898588" cy="2172513"/>
                  <wp:effectExtent l="0" t="0" r="0" b="0"/>
                  <wp:docPr id="6" name="Picture 6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Chart, histogram&#10;&#10;Description automatically generate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589" cy="218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105BBC6" w14:textId="253472C0" w:rsidR="00B64332" w:rsidRDefault="00B903F9" w:rsidP="007A491F">
            <w:pPr>
              <w:tabs>
                <w:tab w:val="left" w:pos="2071"/>
              </w:tabs>
              <w:rPr>
                <w:noProof/>
              </w:rPr>
            </w:pPr>
            <w:r>
              <w:rPr>
                <w:noProof/>
              </w:rPr>
              <w:t>High backoff model (only selected allocations)</w:t>
            </w:r>
          </w:p>
          <w:p w14:paraId="26F97AC7" w14:textId="54015DC4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537702F1" wp14:editId="17B8BB95">
                  <wp:extent cx="2942356" cy="2205317"/>
                  <wp:effectExtent l="0" t="0" r="4445" b="5080"/>
                  <wp:docPr id="8" name="Picture 8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hart, histogram&#10;&#10;Description automatically generate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166" cy="2239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CCD89D" w14:textId="6242B83F" w:rsidR="00B64332" w:rsidRDefault="00B64332" w:rsidP="007A491F">
      <w:pPr>
        <w:tabs>
          <w:tab w:val="left" w:pos="2071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A5EB4" w14:paraId="2AC9C4D9" w14:textId="77777777" w:rsidTr="004E17C7">
        <w:tc>
          <w:tcPr>
            <w:tcW w:w="4815" w:type="dxa"/>
          </w:tcPr>
          <w:p w14:paraId="61287426" w14:textId="4554EC29" w:rsidR="004E17C7" w:rsidRDefault="00B903F9" w:rsidP="007A491F">
            <w:pPr>
              <w:tabs>
                <w:tab w:val="left" w:pos="2071"/>
              </w:tabs>
            </w:pPr>
            <w:r>
              <w:t xml:space="preserve">Low </w:t>
            </w:r>
            <w:proofErr w:type="spellStart"/>
            <w:r>
              <w:t>backoff</w:t>
            </w:r>
            <w:proofErr w:type="spellEnd"/>
            <w:r>
              <w:t xml:space="preserve"> model</w:t>
            </w:r>
          </w:p>
          <w:p w14:paraId="5EE6E385" w14:textId="0A6D41B1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1C7DD5F4" wp14:editId="2285C364">
                  <wp:extent cx="2886539" cy="2163482"/>
                  <wp:effectExtent l="0" t="0" r="0" b="0"/>
                  <wp:docPr id="7" name="Picture 7" descr="Chart, ba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Chart, bar chart&#10;&#10;Description automatically generated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276" cy="2191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733CED3" w14:textId="20149B7B" w:rsidR="004E17C7" w:rsidRDefault="00B903F9" w:rsidP="007A491F">
            <w:pPr>
              <w:tabs>
                <w:tab w:val="left" w:pos="2071"/>
              </w:tabs>
              <w:rPr>
                <w:noProof/>
              </w:rPr>
            </w:pPr>
            <w:r>
              <w:rPr>
                <w:noProof/>
              </w:rPr>
              <w:t>High backoff model (only selected allocations)</w:t>
            </w:r>
          </w:p>
          <w:p w14:paraId="5AB34779" w14:textId="37B53625" w:rsidR="00B903F9" w:rsidRDefault="00B903F9" w:rsidP="007A491F">
            <w:pPr>
              <w:tabs>
                <w:tab w:val="left" w:pos="2071"/>
              </w:tabs>
            </w:pPr>
            <w:r>
              <w:rPr>
                <w:noProof/>
              </w:rPr>
              <w:drawing>
                <wp:inline distT="0" distB="0" distL="0" distR="0" wp14:anchorId="3DEB084D" wp14:editId="7CAA4A29">
                  <wp:extent cx="2912670" cy="2183067"/>
                  <wp:effectExtent l="0" t="0" r="0" b="1905"/>
                  <wp:docPr id="10" name="Picture 10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Chart, histogram&#10;&#10;Description automatically generated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1175" cy="221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E92836" w14:textId="77777777" w:rsidR="0053790B" w:rsidRDefault="0053790B" w:rsidP="008E7986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664CA0FB" w14:textId="54E808B3" w:rsidR="00203852" w:rsidRPr="00580C3D" w:rsidRDefault="00580C3D" w:rsidP="00E72324">
      <w:pPr>
        <w:rPr>
          <w:lang w:val="en-DE"/>
        </w:rPr>
      </w:pPr>
      <w:r w:rsidRPr="00580C3D">
        <w:rPr>
          <w:b/>
          <w:bCs/>
          <w:lang w:val="en-DE"/>
        </w:rPr>
        <w:t>Proposal:</w:t>
      </w:r>
      <w:r w:rsidRPr="00580C3D">
        <w:rPr>
          <w:lang w:val="en-DE"/>
        </w:rPr>
        <w:t xml:space="preserve"> Use values found in Table </w:t>
      </w:r>
      <w:r w:rsidR="00D44F35" w:rsidRPr="00D44F35">
        <w:rPr>
          <w:lang w:val="en-US"/>
        </w:rPr>
        <w:t>3</w:t>
      </w:r>
      <w:r w:rsidR="006E7231" w:rsidRPr="005148EE">
        <w:rPr>
          <w:lang w:val="en-US"/>
        </w:rPr>
        <w:t xml:space="preserve"> and Table </w:t>
      </w:r>
      <w:r w:rsidR="00D44F35">
        <w:rPr>
          <w:lang w:val="en-US"/>
        </w:rPr>
        <w:t>4</w:t>
      </w:r>
      <w:r w:rsidRPr="00580C3D">
        <w:rPr>
          <w:lang w:val="en-DE"/>
        </w:rPr>
        <w:t xml:space="preserve"> to define n</w:t>
      </w:r>
      <w:r w:rsidR="005D44C2" w:rsidRPr="005D44C2">
        <w:rPr>
          <w:lang w:val="en-US"/>
        </w:rPr>
        <w:t>13</w:t>
      </w:r>
      <w:r w:rsidRPr="00580C3D">
        <w:rPr>
          <w:lang w:val="en-DE"/>
        </w:rPr>
        <w:t xml:space="preserve"> A-MPR</w:t>
      </w:r>
      <w:r w:rsidR="005D44C2" w:rsidRPr="005D44C2">
        <w:rPr>
          <w:lang w:val="en-US"/>
        </w:rPr>
        <w:t xml:space="preserve"> for NS</w:t>
      </w:r>
      <w:r w:rsidR="005D44C2">
        <w:rPr>
          <w:lang w:val="en-US"/>
        </w:rPr>
        <w:t>_07</w:t>
      </w:r>
      <w:r w:rsidRPr="00580C3D">
        <w:rPr>
          <w:lang w:val="en-DE"/>
        </w:rPr>
        <w:t xml:space="preserve">. </w:t>
      </w:r>
    </w:p>
    <w:p w14:paraId="769CC3B8" w14:textId="77777777" w:rsidR="0062595A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01C7BDE5" w14:textId="3E330668" w:rsidR="007F3A2A" w:rsidRPr="00876D88" w:rsidRDefault="004E55FE" w:rsidP="007F3A2A">
      <w:pPr>
        <w:numPr>
          <w:ilvl w:val="0"/>
          <w:numId w:val="11"/>
        </w:numPr>
        <w:rPr>
          <w:b/>
          <w:lang w:val="en-US"/>
        </w:rPr>
      </w:pPr>
      <w:r>
        <w:rPr>
          <w:lang w:val="en-US"/>
        </w:rPr>
        <w:t>R4-</w:t>
      </w:r>
      <w:r w:rsidRPr="00876D88">
        <w:rPr>
          <w:lang w:val="en-US"/>
        </w:rPr>
        <w:t>2011801</w:t>
      </w:r>
      <w:r w:rsidR="007F3A2A" w:rsidRPr="00876D88">
        <w:rPr>
          <w:lang w:val="en-US"/>
        </w:rPr>
        <w:t>, “</w:t>
      </w:r>
      <w:r w:rsidRPr="00876D88">
        <w:rPr>
          <w:lang w:val="en-US"/>
        </w:rPr>
        <w:t xml:space="preserve">WF on n13 A-MPR </w:t>
      </w:r>
      <w:r w:rsidR="007F3A2A" w:rsidRPr="00876D88">
        <w:rPr>
          <w:lang w:val="en-US"/>
        </w:rPr>
        <w:t xml:space="preserve">“, </w:t>
      </w:r>
      <w:r w:rsidRPr="00876D88">
        <w:rPr>
          <w:lang w:val="en-US"/>
        </w:rPr>
        <w:t xml:space="preserve">Qualcomm, </w:t>
      </w:r>
      <w:proofErr w:type="gramStart"/>
      <w:r w:rsidRPr="00876D88">
        <w:rPr>
          <w:lang w:val="en-US"/>
        </w:rPr>
        <w:t>Huawei</w:t>
      </w:r>
      <w:r w:rsidR="005B2666" w:rsidRPr="00876D88">
        <w:rPr>
          <w:lang w:val="en-US"/>
        </w:rPr>
        <w:t xml:space="preserve">, </w:t>
      </w:r>
      <w:r w:rsidR="00BB2E56" w:rsidRPr="00876D88">
        <w:rPr>
          <w:lang w:val="en-US"/>
        </w:rPr>
        <w:t xml:space="preserve"> </w:t>
      </w:r>
      <w:r w:rsidR="007F3A2A" w:rsidRPr="00876D88">
        <w:rPr>
          <w:lang w:val="en-US"/>
        </w:rPr>
        <w:t>3</w:t>
      </w:r>
      <w:proofErr w:type="gramEnd"/>
      <w:r w:rsidR="007F3A2A" w:rsidRPr="00876D88">
        <w:rPr>
          <w:lang w:val="en-US"/>
        </w:rPr>
        <w:t>GPP TSG-</w:t>
      </w:r>
      <w:r w:rsidRPr="00876D88">
        <w:rPr>
          <w:lang w:val="en-US"/>
        </w:rPr>
        <w:t>RAN WG</w:t>
      </w:r>
      <w:r w:rsidR="007F3A2A" w:rsidRPr="00876D88">
        <w:rPr>
          <w:lang w:val="en-US"/>
        </w:rPr>
        <w:t>4 Meeting RAN#</w:t>
      </w:r>
      <w:r w:rsidRPr="00876D88">
        <w:rPr>
          <w:lang w:val="en-US"/>
        </w:rPr>
        <w:t>96-e</w:t>
      </w:r>
      <w:r w:rsidR="007F3A2A" w:rsidRPr="00876D88">
        <w:rPr>
          <w:lang w:val="en-US"/>
        </w:rPr>
        <w:t>.</w:t>
      </w:r>
    </w:p>
    <w:p w14:paraId="468997DA" w14:textId="60A82108" w:rsidR="00876D88" w:rsidRPr="00876D88" w:rsidRDefault="00876D88" w:rsidP="007F3A2A">
      <w:pPr>
        <w:numPr>
          <w:ilvl w:val="0"/>
          <w:numId w:val="11"/>
        </w:numPr>
        <w:rPr>
          <w:bCs/>
          <w:lang w:val="en-US"/>
        </w:rPr>
      </w:pPr>
      <w:r w:rsidRPr="00876D88">
        <w:rPr>
          <w:bCs/>
          <w:lang w:val="en-US"/>
        </w:rPr>
        <w:t>R4-2010490, “</w:t>
      </w:r>
      <w:r w:rsidRPr="00876D88">
        <w:rPr>
          <w:bCs/>
        </w:rPr>
        <w:t>A-MPR for n13</w:t>
      </w:r>
      <w:r w:rsidRPr="00876D88">
        <w:rPr>
          <w:bCs/>
          <w:lang w:val="en-US"/>
        </w:rPr>
        <w:t xml:space="preserve">”, Huawei, </w:t>
      </w:r>
      <w:proofErr w:type="spellStart"/>
      <w:r w:rsidRPr="00876D88">
        <w:rPr>
          <w:bCs/>
          <w:lang w:val="en-US"/>
        </w:rPr>
        <w:t>HiSilicon</w:t>
      </w:r>
      <w:proofErr w:type="spellEnd"/>
      <w:r w:rsidRPr="00876D88">
        <w:rPr>
          <w:bCs/>
          <w:lang w:val="en-US"/>
        </w:rPr>
        <w:t>, 3GPP TSG-RAN WG4 Meeting # 96-e</w:t>
      </w:r>
    </w:p>
    <w:p w14:paraId="2D0829F7" w14:textId="0ECF3C65" w:rsidR="00876D88" w:rsidRPr="00876D88" w:rsidRDefault="00876D88" w:rsidP="007F3A2A">
      <w:pPr>
        <w:numPr>
          <w:ilvl w:val="0"/>
          <w:numId w:val="11"/>
        </w:numPr>
        <w:rPr>
          <w:bCs/>
          <w:lang w:val="en-US"/>
        </w:rPr>
      </w:pPr>
      <w:r w:rsidRPr="00876D88">
        <w:rPr>
          <w:bCs/>
          <w:lang w:val="en-US"/>
        </w:rPr>
        <w:t>R4-2008209, “n13 AMPR”, Qualcomm</w:t>
      </w:r>
      <w:r>
        <w:rPr>
          <w:bCs/>
          <w:lang w:val="en-US"/>
        </w:rPr>
        <w:t xml:space="preserve"> Incorporated, </w:t>
      </w:r>
      <w:r w:rsidRPr="00876D88">
        <w:rPr>
          <w:bCs/>
          <w:lang w:val="en-US"/>
        </w:rPr>
        <w:t>3GPP TSG-RAN WG4 #95-e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D44F35">
      <w:headerReference w:type="default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4E956" w14:textId="77777777" w:rsidR="00552F82" w:rsidRDefault="00552F82">
      <w:r>
        <w:separator/>
      </w:r>
    </w:p>
  </w:endnote>
  <w:endnote w:type="continuationSeparator" w:id="0">
    <w:p w14:paraId="536BA1BE" w14:textId="77777777" w:rsidR="00552F82" w:rsidRDefault="0055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349F0" w14:textId="77777777" w:rsidR="00552F82" w:rsidRDefault="00552F82">
      <w:r>
        <w:separator/>
      </w:r>
    </w:p>
  </w:footnote>
  <w:footnote w:type="continuationSeparator" w:id="0">
    <w:p w14:paraId="33896D16" w14:textId="77777777" w:rsidR="00552F82" w:rsidRDefault="0055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DF"/>
    <w:rsid w:val="00014EB2"/>
    <w:rsid w:val="00033397"/>
    <w:rsid w:val="00035BDF"/>
    <w:rsid w:val="00040095"/>
    <w:rsid w:val="00051834"/>
    <w:rsid w:val="00052794"/>
    <w:rsid w:val="00054A22"/>
    <w:rsid w:val="00061661"/>
    <w:rsid w:val="00062023"/>
    <w:rsid w:val="000655A6"/>
    <w:rsid w:val="00076E7B"/>
    <w:rsid w:val="00080512"/>
    <w:rsid w:val="00081A6D"/>
    <w:rsid w:val="00094501"/>
    <w:rsid w:val="00096C65"/>
    <w:rsid w:val="0009717D"/>
    <w:rsid w:val="000A365D"/>
    <w:rsid w:val="000A530C"/>
    <w:rsid w:val="000A68F3"/>
    <w:rsid w:val="000C3476"/>
    <w:rsid w:val="000C47C3"/>
    <w:rsid w:val="000D58AB"/>
    <w:rsid w:val="001032BC"/>
    <w:rsid w:val="00104BC6"/>
    <w:rsid w:val="001064E7"/>
    <w:rsid w:val="00114120"/>
    <w:rsid w:val="00114E2C"/>
    <w:rsid w:val="00126CA6"/>
    <w:rsid w:val="00133525"/>
    <w:rsid w:val="00141DDF"/>
    <w:rsid w:val="00161A9C"/>
    <w:rsid w:val="00164651"/>
    <w:rsid w:val="00176C55"/>
    <w:rsid w:val="00177BF7"/>
    <w:rsid w:val="001940D3"/>
    <w:rsid w:val="001A4C42"/>
    <w:rsid w:val="001A4E68"/>
    <w:rsid w:val="001A6573"/>
    <w:rsid w:val="001C21C3"/>
    <w:rsid w:val="001C2FEA"/>
    <w:rsid w:val="001D02C2"/>
    <w:rsid w:val="001D03D7"/>
    <w:rsid w:val="001D7DBE"/>
    <w:rsid w:val="001F0C1D"/>
    <w:rsid w:val="001F1132"/>
    <w:rsid w:val="001F168B"/>
    <w:rsid w:val="001F7F82"/>
    <w:rsid w:val="00200328"/>
    <w:rsid w:val="00203852"/>
    <w:rsid w:val="00203F71"/>
    <w:rsid w:val="002124DC"/>
    <w:rsid w:val="002347A2"/>
    <w:rsid w:val="00247926"/>
    <w:rsid w:val="002675F0"/>
    <w:rsid w:val="00276EE4"/>
    <w:rsid w:val="002A769C"/>
    <w:rsid w:val="002A79F8"/>
    <w:rsid w:val="002B1D7E"/>
    <w:rsid w:val="002B6339"/>
    <w:rsid w:val="002C6B80"/>
    <w:rsid w:val="002D2E22"/>
    <w:rsid w:val="002D3BC5"/>
    <w:rsid w:val="002E00EE"/>
    <w:rsid w:val="002E4080"/>
    <w:rsid w:val="002F6F2B"/>
    <w:rsid w:val="00302805"/>
    <w:rsid w:val="00305920"/>
    <w:rsid w:val="003172DC"/>
    <w:rsid w:val="00323B17"/>
    <w:rsid w:val="00335709"/>
    <w:rsid w:val="003378AE"/>
    <w:rsid w:val="00340356"/>
    <w:rsid w:val="0034052F"/>
    <w:rsid w:val="00351B4D"/>
    <w:rsid w:val="0035462D"/>
    <w:rsid w:val="00360AA9"/>
    <w:rsid w:val="0037554F"/>
    <w:rsid w:val="003765B8"/>
    <w:rsid w:val="00381C05"/>
    <w:rsid w:val="00383106"/>
    <w:rsid w:val="00387858"/>
    <w:rsid w:val="003A0483"/>
    <w:rsid w:val="003B4A2F"/>
    <w:rsid w:val="003C3971"/>
    <w:rsid w:val="003C458E"/>
    <w:rsid w:val="003D7EFE"/>
    <w:rsid w:val="003E0648"/>
    <w:rsid w:val="003E390C"/>
    <w:rsid w:val="003E69E0"/>
    <w:rsid w:val="003E7753"/>
    <w:rsid w:val="004050EA"/>
    <w:rsid w:val="00423334"/>
    <w:rsid w:val="00434540"/>
    <w:rsid w:val="004345EC"/>
    <w:rsid w:val="0043541E"/>
    <w:rsid w:val="00443B1F"/>
    <w:rsid w:val="004509C1"/>
    <w:rsid w:val="00450B2E"/>
    <w:rsid w:val="004634D0"/>
    <w:rsid w:val="004640F5"/>
    <w:rsid w:val="0047076F"/>
    <w:rsid w:val="004826A9"/>
    <w:rsid w:val="00482815"/>
    <w:rsid w:val="004837BD"/>
    <w:rsid w:val="00484657"/>
    <w:rsid w:val="00496ACE"/>
    <w:rsid w:val="004B54A6"/>
    <w:rsid w:val="004B6798"/>
    <w:rsid w:val="004C1601"/>
    <w:rsid w:val="004C3099"/>
    <w:rsid w:val="004C7B37"/>
    <w:rsid w:val="004D3578"/>
    <w:rsid w:val="004E17C7"/>
    <w:rsid w:val="004E213A"/>
    <w:rsid w:val="004E2D77"/>
    <w:rsid w:val="004E55FE"/>
    <w:rsid w:val="004E7FD6"/>
    <w:rsid w:val="004F0988"/>
    <w:rsid w:val="004F29F1"/>
    <w:rsid w:val="004F3340"/>
    <w:rsid w:val="004F3E3D"/>
    <w:rsid w:val="005148EE"/>
    <w:rsid w:val="005151CE"/>
    <w:rsid w:val="0053388B"/>
    <w:rsid w:val="005345D1"/>
    <w:rsid w:val="00535773"/>
    <w:rsid w:val="0053790B"/>
    <w:rsid w:val="00543E6C"/>
    <w:rsid w:val="00547228"/>
    <w:rsid w:val="00552F82"/>
    <w:rsid w:val="00554FE1"/>
    <w:rsid w:val="00555723"/>
    <w:rsid w:val="005570AC"/>
    <w:rsid w:val="00560943"/>
    <w:rsid w:val="00565087"/>
    <w:rsid w:val="0057261C"/>
    <w:rsid w:val="00572E14"/>
    <w:rsid w:val="00580C3D"/>
    <w:rsid w:val="005837C8"/>
    <w:rsid w:val="005861FD"/>
    <w:rsid w:val="005973BE"/>
    <w:rsid w:val="005A4164"/>
    <w:rsid w:val="005A5986"/>
    <w:rsid w:val="005A5D1C"/>
    <w:rsid w:val="005B2666"/>
    <w:rsid w:val="005C5712"/>
    <w:rsid w:val="005C5EAF"/>
    <w:rsid w:val="005D0294"/>
    <w:rsid w:val="005D2E01"/>
    <w:rsid w:val="005D44C2"/>
    <w:rsid w:val="005D5AE3"/>
    <w:rsid w:val="005D6E3E"/>
    <w:rsid w:val="005D7526"/>
    <w:rsid w:val="005E0188"/>
    <w:rsid w:val="005E1B49"/>
    <w:rsid w:val="005E556B"/>
    <w:rsid w:val="005E69AE"/>
    <w:rsid w:val="005F59AE"/>
    <w:rsid w:val="005F6F36"/>
    <w:rsid w:val="00602AEA"/>
    <w:rsid w:val="00607E3C"/>
    <w:rsid w:val="00610107"/>
    <w:rsid w:val="0061146F"/>
    <w:rsid w:val="00614FDF"/>
    <w:rsid w:val="006212AD"/>
    <w:rsid w:val="006246A7"/>
    <w:rsid w:val="0062595A"/>
    <w:rsid w:val="0063543D"/>
    <w:rsid w:val="00645891"/>
    <w:rsid w:val="00647114"/>
    <w:rsid w:val="0065271E"/>
    <w:rsid w:val="0065577E"/>
    <w:rsid w:val="00655ADE"/>
    <w:rsid w:val="00655C4A"/>
    <w:rsid w:val="00677B76"/>
    <w:rsid w:val="00683AC0"/>
    <w:rsid w:val="006974B3"/>
    <w:rsid w:val="006A323F"/>
    <w:rsid w:val="006B30D0"/>
    <w:rsid w:val="006C29A3"/>
    <w:rsid w:val="006C3B46"/>
    <w:rsid w:val="006C3D95"/>
    <w:rsid w:val="006D77D7"/>
    <w:rsid w:val="006E1889"/>
    <w:rsid w:val="006E5C86"/>
    <w:rsid w:val="006E7231"/>
    <w:rsid w:val="006F1FC9"/>
    <w:rsid w:val="006F7CE5"/>
    <w:rsid w:val="00713C44"/>
    <w:rsid w:val="0071576F"/>
    <w:rsid w:val="00723101"/>
    <w:rsid w:val="007237B7"/>
    <w:rsid w:val="00724089"/>
    <w:rsid w:val="00730E94"/>
    <w:rsid w:val="00730ED4"/>
    <w:rsid w:val="00734A5B"/>
    <w:rsid w:val="0074026F"/>
    <w:rsid w:val="007429F6"/>
    <w:rsid w:val="00744E76"/>
    <w:rsid w:val="0074525F"/>
    <w:rsid w:val="00752198"/>
    <w:rsid w:val="00753881"/>
    <w:rsid w:val="00756C8C"/>
    <w:rsid w:val="00761D68"/>
    <w:rsid w:val="00771457"/>
    <w:rsid w:val="00774DA4"/>
    <w:rsid w:val="00781F0F"/>
    <w:rsid w:val="00790EAB"/>
    <w:rsid w:val="00792C7A"/>
    <w:rsid w:val="007A491F"/>
    <w:rsid w:val="007B600E"/>
    <w:rsid w:val="007C5B26"/>
    <w:rsid w:val="007D4AE1"/>
    <w:rsid w:val="007F0F4A"/>
    <w:rsid w:val="007F3A2A"/>
    <w:rsid w:val="008028A4"/>
    <w:rsid w:val="00812481"/>
    <w:rsid w:val="00820B25"/>
    <w:rsid w:val="00830747"/>
    <w:rsid w:val="0083542B"/>
    <w:rsid w:val="00837FDF"/>
    <w:rsid w:val="00864223"/>
    <w:rsid w:val="00871EBA"/>
    <w:rsid w:val="008768CA"/>
    <w:rsid w:val="00876D88"/>
    <w:rsid w:val="00881D33"/>
    <w:rsid w:val="00893F6B"/>
    <w:rsid w:val="008A4747"/>
    <w:rsid w:val="008C384C"/>
    <w:rsid w:val="008C45AE"/>
    <w:rsid w:val="008E7986"/>
    <w:rsid w:val="008F2044"/>
    <w:rsid w:val="0090271F"/>
    <w:rsid w:val="00902E23"/>
    <w:rsid w:val="00903EF6"/>
    <w:rsid w:val="009114D7"/>
    <w:rsid w:val="0091348E"/>
    <w:rsid w:val="00917CCB"/>
    <w:rsid w:val="009266A0"/>
    <w:rsid w:val="009338EA"/>
    <w:rsid w:val="00940D43"/>
    <w:rsid w:val="0094122E"/>
    <w:rsid w:val="00942EC2"/>
    <w:rsid w:val="00945B01"/>
    <w:rsid w:val="00947BE2"/>
    <w:rsid w:val="009516F6"/>
    <w:rsid w:val="00957DE8"/>
    <w:rsid w:val="009633B2"/>
    <w:rsid w:val="00971769"/>
    <w:rsid w:val="009860B5"/>
    <w:rsid w:val="009A3B6B"/>
    <w:rsid w:val="009B56FF"/>
    <w:rsid w:val="009C067E"/>
    <w:rsid w:val="009C2C1B"/>
    <w:rsid w:val="009D1A3F"/>
    <w:rsid w:val="009D246A"/>
    <w:rsid w:val="009D358A"/>
    <w:rsid w:val="009E0C85"/>
    <w:rsid w:val="009E7750"/>
    <w:rsid w:val="009F1A90"/>
    <w:rsid w:val="009F37B7"/>
    <w:rsid w:val="009F5E43"/>
    <w:rsid w:val="00A10F02"/>
    <w:rsid w:val="00A15BD4"/>
    <w:rsid w:val="00A164B4"/>
    <w:rsid w:val="00A200FA"/>
    <w:rsid w:val="00A2361D"/>
    <w:rsid w:val="00A26956"/>
    <w:rsid w:val="00A309A6"/>
    <w:rsid w:val="00A53724"/>
    <w:rsid w:val="00A60200"/>
    <w:rsid w:val="00A70B96"/>
    <w:rsid w:val="00A73129"/>
    <w:rsid w:val="00A82346"/>
    <w:rsid w:val="00A84761"/>
    <w:rsid w:val="00A90AB9"/>
    <w:rsid w:val="00A92BA1"/>
    <w:rsid w:val="00AA1E5C"/>
    <w:rsid w:val="00AB0E32"/>
    <w:rsid w:val="00AB2D85"/>
    <w:rsid w:val="00AB6DF1"/>
    <w:rsid w:val="00AC38AA"/>
    <w:rsid w:val="00AC6BC6"/>
    <w:rsid w:val="00AC7FB4"/>
    <w:rsid w:val="00AE3797"/>
    <w:rsid w:val="00AF4E68"/>
    <w:rsid w:val="00B02C90"/>
    <w:rsid w:val="00B15449"/>
    <w:rsid w:val="00B2388D"/>
    <w:rsid w:val="00B23FC5"/>
    <w:rsid w:val="00B31AF8"/>
    <w:rsid w:val="00B3313E"/>
    <w:rsid w:val="00B35701"/>
    <w:rsid w:val="00B40473"/>
    <w:rsid w:val="00B40A30"/>
    <w:rsid w:val="00B42610"/>
    <w:rsid w:val="00B4623E"/>
    <w:rsid w:val="00B5091E"/>
    <w:rsid w:val="00B5799A"/>
    <w:rsid w:val="00B64332"/>
    <w:rsid w:val="00B903F9"/>
    <w:rsid w:val="00B9159B"/>
    <w:rsid w:val="00B92E6B"/>
    <w:rsid w:val="00B93086"/>
    <w:rsid w:val="00B97442"/>
    <w:rsid w:val="00BA19ED"/>
    <w:rsid w:val="00BA300B"/>
    <w:rsid w:val="00BA4B8D"/>
    <w:rsid w:val="00BB2E56"/>
    <w:rsid w:val="00BC0F7D"/>
    <w:rsid w:val="00BC1C56"/>
    <w:rsid w:val="00BC4B89"/>
    <w:rsid w:val="00BD310B"/>
    <w:rsid w:val="00BE3255"/>
    <w:rsid w:val="00BE3760"/>
    <w:rsid w:val="00BF128E"/>
    <w:rsid w:val="00C07DD1"/>
    <w:rsid w:val="00C1496A"/>
    <w:rsid w:val="00C15F1C"/>
    <w:rsid w:val="00C33079"/>
    <w:rsid w:val="00C45231"/>
    <w:rsid w:val="00C61D1C"/>
    <w:rsid w:val="00C67FA4"/>
    <w:rsid w:val="00C72833"/>
    <w:rsid w:val="00C80F1D"/>
    <w:rsid w:val="00C81A25"/>
    <w:rsid w:val="00C857B6"/>
    <w:rsid w:val="00C93F40"/>
    <w:rsid w:val="00C9406B"/>
    <w:rsid w:val="00CA3D0C"/>
    <w:rsid w:val="00CD78CC"/>
    <w:rsid w:val="00CF20E3"/>
    <w:rsid w:val="00CF2F3C"/>
    <w:rsid w:val="00D131EC"/>
    <w:rsid w:val="00D15BBA"/>
    <w:rsid w:val="00D309CC"/>
    <w:rsid w:val="00D414E1"/>
    <w:rsid w:val="00D44F35"/>
    <w:rsid w:val="00D46431"/>
    <w:rsid w:val="00D468B9"/>
    <w:rsid w:val="00D56A52"/>
    <w:rsid w:val="00D57972"/>
    <w:rsid w:val="00D65F45"/>
    <w:rsid w:val="00D675A9"/>
    <w:rsid w:val="00D738D6"/>
    <w:rsid w:val="00D755EB"/>
    <w:rsid w:val="00D84260"/>
    <w:rsid w:val="00D87379"/>
    <w:rsid w:val="00D87E00"/>
    <w:rsid w:val="00D907F9"/>
    <w:rsid w:val="00D9134D"/>
    <w:rsid w:val="00D93120"/>
    <w:rsid w:val="00DA3EAD"/>
    <w:rsid w:val="00DA7A03"/>
    <w:rsid w:val="00DB12EC"/>
    <w:rsid w:val="00DB1818"/>
    <w:rsid w:val="00DC309B"/>
    <w:rsid w:val="00DC4DA2"/>
    <w:rsid w:val="00DD4C17"/>
    <w:rsid w:val="00DD5B05"/>
    <w:rsid w:val="00DD5D25"/>
    <w:rsid w:val="00DF2B1F"/>
    <w:rsid w:val="00DF6189"/>
    <w:rsid w:val="00DF62CD"/>
    <w:rsid w:val="00E033B1"/>
    <w:rsid w:val="00E03895"/>
    <w:rsid w:val="00E06ECF"/>
    <w:rsid w:val="00E13876"/>
    <w:rsid w:val="00E16509"/>
    <w:rsid w:val="00E168E8"/>
    <w:rsid w:val="00E341F7"/>
    <w:rsid w:val="00E34C44"/>
    <w:rsid w:val="00E35D45"/>
    <w:rsid w:val="00E4054F"/>
    <w:rsid w:val="00E44582"/>
    <w:rsid w:val="00E507ED"/>
    <w:rsid w:val="00E51F83"/>
    <w:rsid w:val="00E52814"/>
    <w:rsid w:val="00E65AAE"/>
    <w:rsid w:val="00E72324"/>
    <w:rsid w:val="00E72ABE"/>
    <w:rsid w:val="00E75C1B"/>
    <w:rsid w:val="00E76BD1"/>
    <w:rsid w:val="00E77364"/>
    <w:rsid w:val="00E77645"/>
    <w:rsid w:val="00E80DE4"/>
    <w:rsid w:val="00E92F48"/>
    <w:rsid w:val="00EA6749"/>
    <w:rsid w:val="00EB00FB"/>
    <w:rsid w:val="00EB22F4"/>
    <w:rsid w:val="00EB4404"/>
    <w:rsid w:val="00EC3517"/>
    <w:rsid w:val="00EC4A25"/>
    <w:rsid w:val="00EC6B55"/>
    <w:rsid w:val="00EE5AA7"/>
    <w:rsid w:val="00F015A4"/>
    <w:rsid w:val="00F025A2"/>
    <w:rsid w:val="00F04712"/>
    <w:rsid w:val="00F06786"/>
    <w:rsid w:val="00F21311"/>
    <w:rsid w:val="00F22EC7"/>
    <w:rsid w:val="00F273D3"/>
    <w:rsid w:val="00F325C8"/>
    <w:rsid w:val="00F369DD"/>
    <w:rsid w:val="00F37626"/>
    <w:rsid w:val="00F44AA2"/>
    <w:rsid w:val="00F50255"/>
    <w:rsid w:val="00F5743E"/>
    <w:rsid w:val="00F614AC"/>
    <w:rsid w:val="00F62AEB"/>
    <w:rsid w:val="00F653B8"/>
    <w:rsid w:val="00F70647"/>
    <w:rsid w:val="00F73852"/>
    <w:rsid w:val="00F8688A"/>
    <w:rsid w:val="00F9377C"/>
    <w:rsid w:val="00F95EDB"/>
    <w:rsid w:val="00F96804"/>
    <w:rsid w:val="00F97D2F"/>
    <w:rsid w:val="00FA0DFF"/>
    <w:rsid w:val="00FA1266"/>
    <w:rsid w:val="00FA5EB4"/>
    <w:rsid w:val="00FA7625"/>
    <w:rsid w:val="00FA77A1"/>
    <w:rsid w:val="00FC1192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paragraph" w:customStyle="1" w:styleId="CRCoverPage">
    <w:name w:val="CR Cover Page"/>
    <w:link w:val="CRCoverPageChar"/>
    <w:rsid w:val="00790EAB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790EAB"/>
    <w:rPr>
      <w:rFonts w:ascii="Arial" w:eastAsiaTheme="minorEastAsia" w:hAnsi="Arial"/>
      <w:lang w:eastAsia="ko-KR"/>
    </w:rPr>
  </w:style>
  <w:style w:type="character" w:customStyle="1" w:styleId="TAHCar">
    <w:name w:val="TAH Car"/>
    <w:link w:val="TAH"/>
    <w:qFormat/>
    <w:rsid w:val="00D44F3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44F35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D44F3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D44F35"/>
    <w:rPr>
      <w:rFonts w:ascii="Arial" w:hAnsi="Arial"/>
      <w:sz w:val="18"/>
      <w:lang w:eastAsia="en-US"/>
    </w:rPr>
  </w:style>
  <w:style w:type="paragraph" w:customStyle="1" w:styleId="a">
    <w:name w:val="標準"/>
    <w:rsid w:val="00D44F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CG Times (WN)" w:eastAsiaTheme="minorEastAsia" w:hAnsi="CG Times (WN)"/>
      <w:color w:val="000000"/>
      <w:u w:color="000000"/>
      <w:bdr w:val="ni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20BC6-5FE9-4C46-B855-F5080F00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247</TotalTime>
  <Pages>6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123</cp:revision>
  <cp:lastPrinted>2019-02-25T14:05:00Z</cp:lastPrinted>
  <dcterms:created xsi:type="dcterms:W3CDTF">2020-02-11T14:49:00Z</dcterms:created>
  <dcterms:modified xsi:type="dcterms:W3CDTF">2020-10-23T18:36:00Z</dcterms:modified>
  <cp:category/>
</cp:coreProperties>
</file>